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F18D" w14:textId="43322F10" w:rsidR="00467DBB" w:rsidRPr="00EF698B" w:rsidRDefault="00467DBB" w:rsidP="00467DBB">
      <w:pPr>
        <w:widowControl w:val="0"/>
        <w:tabs>
          <w:tab w:val="right" w:pos="9639"/>
        </w:tabs>
        <w:spacing w:after="0"/>
        <w:rPr>
          <w:rFonts w:ascii="Arial" w:eastAsia="SimSun" w:hAnsi="Arial"/>
          <w:b/>
          <w:bCs/>
          <w:i/>
          <w:sz w:val="32"/>
          <w:lang w:eastAsia="zh-CN"/>
        </w:rPr>
      </w:pPr>
      <w:bookmarkStart w:id="0" w:name="OLE_LINK5"/>
      <w:bookmarkStart w:id="1" w:name="OLE_LINK6"/>
      <w:r w:rsidRPr="00EF698B">
        <w:rPr>
          <w:rFonts w:ascii="Arial" w:eastAsia="SimSun" w:hAnsi="Arial"/>
          <w:b/>
          <w:bCs/>
          <w:sz w:val="24"/>
        </w:rPr>
        <w:t>3GPP T</w:t>
      </w:r>
      <w:bookmarkStart w:id="2" w:name="_Ref452454252"/>
      <w:bookmarkEnd w:id="2"/>
      <w:r w:rsidRPr="00EF698B">
        <w:rPr>
          <w:rFonts w:ascii="Arial" w:eastAsia="SimSun" w:hAnsi="Arial"/>
          <w:b/>
          <w:bCs/>
          <w:sz w:val="24"/>
        </w:rPr>
        <w:t xml:space="preserve">SG-RAN </w:t>
      </w:r>
      <w:r w:rsidRPr="00EF698B">
        <w:rPr>
          <w:rFonts w:ascii="Arial" w:eastAsia="SimSun" w:hAnsi="Arial"/>
          <w:b/>
          <w:sz w:val="24"/>
        </w:rPr>
        <w:t>WG4 Meeting #10</w:t>
      </w:r>
      <w:r>
        <w:rPr>
          <w:rFonts w:ascii="Arial" w:eastAsia="SimSun" w:hAnsi="Arial"/>
          <w:b/>
          <w:sz w:val="24"/>
        </w:rPr>
        <w:t xml:space="preserve">5 </w:t>
      </w:r>
      <w:r w:rsidRPr="00EF698B">
        <w:rPr>
          <w:rFonts w:ascii="Arial" w:eastAsia="SimSun" w:hAnsi="Arial"/>
          <w:b/>
          <w:bCs/>
          <w:sz w:val="24"/>
        </w:rPr>
        <w:tab/>
      </w:r>
      <w:r w:rsidR="003A775C" w:rsidRPr="003A775C">
        <w:rPr>
          <w:rFonts w:ascii="Arial" w:eastAsia="SimSun" w:hAnsi="Arial"/>
          <w:b/>
          <w:bCs/>
          <w:sz w:val="24"/>
          <w:lang w:eastAsia="ja-JP"/>
        </w:rPr>
        <w:t>R4-2218240</w:t>
      </w:r>
    </w:p>
    <w:p w14:paraId="4A706C1D" w14:textId="77777777" w:rsidR="00467DBB" w:rsidRPr="00EF698B" w:rsidRDefault="00467DBB" w:rsidP="00467DBB">
      <w:pPr>
        <w:widowControl w:val="0"/>
        <w:tabs>
          <w:tab w:val="right" w:pos="9639"/>
        </w:tabs>
        <w:spacing w:after="0"/>
        <w:rPr>
          <w:rFonts w:ascii="Arial" w:eastAsia="SimSun" w:hAnsi="Arial"/>
          <w:b/>
          <w:bCs/>
          <w:sz w:val="24"/>
        </w:rPr>
      </w:pPr>
      <w:r w:rsidRPr="000151EF">
        <w:rPr>
          <w:rFonts w:ascii="Arial" w:eastAsia="SimSun" w:hAnsi="Arial"/>
          <w:b/>
          <w:sz w:val="24"/>
        </w:rPr>
        <w:t>Toulouse, France, November 14 – November 18, 2022</w:t>
      </w:r>
    </w:p>
    <w:bookmarkEnd w:id="0"/>
    <w:bookmarkEnd w:id="1"/>
    <w:p w14:paraId="4E5C2001" w14:textId="77777777" w:rsidR="00B97703" w:rsidRDefault="00B97703">
      <w:pPr>
        <w:rPr>
          <w:rFonts w:ascii="Arial" w:hAnsi="Arial" w:cs="Arial"/>
        </w:rPr>
      </w:pPr>
    </w:p>
    <w:p w14:paraId="0910A0FF" w14:textId="1C671EFA"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497501">
        <w:rPr>
          <w:rFonts w:ascii="Arial" w:hAnsi="Arial" w:cs="Arial"/>
          <w:b/>
          <w:sz w:val="22"/>
          <w:szCs w:val="22"/>
        </w:rPr>
        <w:t xml:space="preserve">RF simulation </w:t>
      </w:r>
      <w:r w:rsidR="00171904">
        <w:rPr>
          <w:rFonts w:ascii="Arial" w:hAnsi="Arial" w:cs="Arial"/>
          <w:b/>
          <w:sz w:val="22"/>
          <w:szCs w:val="22"/>
        </w:rPr>
        <w:t>results for transparent schemes</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4CD76B21" w:rsidR="00D27D6D" w:rsidRPr="00335D84" w:rsidRDefault="00D27D6D" w:rsidP="00335D84">
      <w:pPr>
        <w:spacing w:after="60"/>
        <w:ind w:left="1985" w:hanging="1985"/>
        <w:rPr>
          <w:rFonts w:ascii="Arial" w:eastAsia="Arial" w:hAnsi="Arial" w:cs="Arial"/>
          <w:sz w:val="22"/>
          <w:szCs w:val="22"/>
        </w:rPr>
      </w:pPr>
      <w:r w:rsidRPr="00335D84">
        <w:rPr>
          <w:rFonts w:ascii="Arial" w:hAnsi="Arial" w:cs="Arial"/>
          <w:b/>
          <w:sz w:val="22"/>
          <w:szCs w:val="22"/>
        </w:rPr>
        <w:t>Agenda item:</w:t>
      </w:r>
      <w:r>
        <w:tab/>
      </w:r>
      <w:r w:rsidR="3D80CD4F" w:rsidRPr="283A5430">
        <w:rPr>
          <w:rFonts w:ascii="Arial" w:eastAsia="Arial" w:hAnsi="Arial" w:cs="Arial"/>
          <w:b/>
          <w:bCs/>
          <w:sz w:val="22"/>
          <w:szCs w:val="22"/>
        </w:rPr>
        <w:t>8.24.2.3</w:t>
      </w:r>
    </w:p>
    <w:p w14:paraId="0C883BB6" w14:textId="06C553C6"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3A775C">
        <w:rPr>
          <w:rFonts w:ascii="Arial" w:hAnsi="Arial" w:cs="Arial"/>
          <w:b/>
          <w:bCs/>
          <w:sz w:val="22"/>
          <w:szCs w:val="22"/>
        </w:rPr>
        <w:t>Discussion</w:t>
      </w:r>
    </w:p>
    <w:p w14:paraId="06D046F4" w14:textId="332A9B82" w:rsidR="00B97703" w:rsidRDefault="000F6242" w:rsidP="00B97703">
      <w:pPr>
        <w:pStyle w:val="Heading1"/>
      </w:pPr>
      <w:r>
        <w:t>1</w:t>
      </w:r>
      <w:r w:rsidR="002F1940">
        <w:tab/>
      </w:r>
      <w:r w:rsidR="00AA7654">
        <w:t>Introduction</w:t>
      </w:r>
    </w:p>
    <w:p w14:paraId="34A22CF1" w14:textId="559D8D86" w:rsidR="00276DAC" w:rsidRDefault="673AD910" w:rsidP="00290FCD">
      <w:pPr>
        <w:spacing w:after="0"/>
      </w:pPr>
      <w:r>
        <w:rPr>
          <w:lang w:val="en-US" w:eastAsia="fi-FI"/>
        </w:rPr>
        <w:t xml:space="preserve">This contribution relates to a new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3" w:name="_Hlk104372907"/>
      <w:r w:rsidR="00276DAC" w:rsidRPr="00336174">
        <w:rPr>
          <w:i/>
          <w:iCs/>
        </w:rPr>
        <w:t>Further NR coverage enhancements</w:t>
      </w:r>
      <w:bookmarkEnd w:id="3"/>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643EE9">
      <w:pPr>
        <w:numPr>
          <w:ilvl w:val="0"/>
          <w:numId w:val="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Study and if necessary specify following power domain enhancements</w:t>
      </w:r>
    </w:p>
    <w:p w14:paraId="556ADA9B" w14:textId="56E1F53C" w:rsidR="00A82356" w:rsidRPr="00A82356" w:rsidRDefault="00A82356" w:rsidP="00643EE9">
      <w:pPr>
        <w:numPr>
          <w:ilvl w:val="1"/>
          <w:numId w:val="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643EE9">
      <w:pPr>
        <w:numPr>
          <w:ilvl w:val="1"/>
          <w:numId w:val="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4946FBDB" w14:textId="095D81B4" w:rsidR="00DD109E" w:rsidRDefault="00171904" w:rsidP="006603D3">
      <w:pPr>
        <w:spacing w:after="0"/>
      </w:pPr>
      <w:r>
        <w:t xml:space="preserve">In this contribution we provide preliminary results of the UE transmitter performance for power domain enhancements. </w:t>
      </w:r>
    </w:p>
    <w:p w14:paraId="5DBEDD48" w14:textId="27EC7B64" w:rsidR="006603D3" w:rsidRDefault="00DD109E" w:rsidP="006603D3">
      <w:pPr>
        <w:spacing w:after="0"/>
        <w:rPr>
          <w:rStyle w:val="normaltextrun"/>
        </w:rPr>
      </w:pPr>
      <w:r>
        <w:t xml:space="preserve">In this paper we focus on transparent schemes. </w:t>
      </w:r>
      <w:r w:rsidR="006603D3">
        <w:t>The</w:t>
      </w:r>
      <w:r w:rsidR="00171904">
        <w:t xml:space="preserve"> corresponding results for </w:t>
      </w:r>
      <w:r w:rsidR="009B751D">
        <w:t>non-</w:t>
      </w:r>
      <w:r w:rsidR="00171904">
        <w:t xml:space="preserve">transparent schemes </w:t>
      </w:r>
      <w:r>
        <w:t>are</w:t>
      </w:r>
      <w:r w:rsidR="00171904">
        <w:t xml:space="preserve"> shown in [5]</w:t>
      </w:r>
      <w:r w:rsidR="006603D3">
        <w:rPr>
          <w:rStyle w:val="normaltextrun"/>
        </w:rPr>
        <w:t>.</w:t>
      </w:r>
      <w:r w:rsidR="000F66A3">
        <w:rPr>
          <w:rStyle w:val="normaltextrun"/>
        </w:rPr>
        <w:t xml:space="preserve"> Based on the following agreement made in RAN4 #104bis</w:t>
      </w:r>
      <w:r w:rsidR="00D8323A">
        <w:rPr>
          <w:rStyle w:val="normaltextrun"/>
        </w:rPr>
        <w:t>-</w:t>
      </w:r>
      <w:r w:rsidR="000F66A3">
        <w:rPr>
          <w:rStyle w:val="normaltextrun"/>
        </w:rPr>
        <w:t xml:space="preserve">e, </w:t>
      </w:r>
      <w:r w:rsidR="00874C95">
        <w:rPr>
          <w:rStyle w:val="normaltextrun"/>
        </w:rPr>
        <w:t xml:space="preserve">FDSS w/o SE for DFT-s-OFDM is the transparent scheme according to WID. Hence, we’ll focus on that. </w:t>
      </w:r>
    </w:p>
    <w:p w14:paraId="69F4637B" w14:textId="77777777" w:rsidR="00874C95" w:rsidRDefault="00874C95" w:rsidP="006603D3">
      <w:pPr>
        <w:spacing w:after="0"/>
        <w:rPr>
          <w:rStyle w:val="normaltextrun"/>
        </w:rPr>
      </w:pPr>
    </w:p>
    <w:p w14:paraId="4A785785" w14:textId="4910D4A9" w:rsidR="00874C95" w:rsidRDefault="00874C95" w:rsidP="00D8323A">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05C25778" w14:textId="77777777" w:rsidR="00874C95" w:rsidRPr="00D8323A" w:rsidRDefault="00874C95" w:rsidP="00D8323A">
      <w:pPr>
        <w:pStyle w:val="ListParagraph"/>
        <w:numPr>
          <w:ilvl w:val="0"/>
          <w:numId w:val="7"/>
        </w:numPr>
        <w:spacing w:after="0"/>
        <w:ind w:left="720"/>
        <w:contextualSpacing w:val="0"/>
        <w:rPr>
          <w:rFonts w:eastAsia="Yu Mincho"/>
          <w:i/>
          <w:iCs/>
          <w:color w:val="0070C0"/>
          <w:lang w:val="en-US" w:eastAsia="zh-CN"/>
        </w:rPr>
      </w:pPr>
      <w:r w:rsidRPr="00D8323A">
        <w:rPr>
          <w:i/>
          <w:iCs/>
          <w:color w:val="0070C0"/>
          <w:szCs w:val="24"/>
          <w:lang w:eastAsia="zh-CN"/>
        </w:rPr>
        <w:t>Frequency domain spectrum shaping without spectrum extension for DFT-S-OFDM is the transparent scheme thus far according to the WID</w:t>
      </w:r>
    </w:p>
    <w:p w14:paraId="0BA25B62" w14:textId="77777777" w:rsidR="00874C95" w:rsidRPr="00D8323A" w:rsidRDefault="00874C95" w:rsidP="00D8323A">
      <w:pPr>
        <w:pStyle w:val="ListParagraph"/>
        <w:numPr>
          <w:ilvl w:val="0"/>
          <w:numId w:val="7"/>
        </w:numPr>
        <w:spacing w:after="0"/>
        <w:ind w:left="720"/>
        <w:contextualSpacing w:val="0"/>
        <w:rPr>
          <w:rFonts w:eastAsia="Yu Mincho"/>
          <w:i/>
          <w:iCs/>
          <w:color w:val="0070C0"/>
          <w:lang w:val="en-US" w:eastAsia="zh-CN"/>
        </w:rPr>
      </w:pPr>
      <w:r w:rsidRPr="00D8323A">
        <w:rPr>
          <w:i/>
          <w:iCs/>
          <w:color w:val="0070C0"/>
          <w:lang w:eastAsia="zh-CN"/>
        </w:rPr>
        <w:t>Other techniques can be discussed depending on RAN Plenary decision</w:t>
      </w:r>
    </w:p>
    <w:p w14:paraId="1477D60C" w14:textId="75E61820" w:rsidR="00467DBB" w:rsidRDefault="002F1940" w:rsidP="00467DBB">
      <w:pPr>
        <w:pStyle w:val="Heading1"/>
        <w:rPr>
          <w:rStyle w:val="normaltextrun"/>
        </w:rPr>
      </w:pPr>
      <w:r>
        <w:t>2</w:t>
      </w:r>
      <w:r>
        <w:tab/>
      </w:r>
      <w:r w:rsidR="00171904">
        <w:t>Simulation parameters</w:t>
      </w:r>
    </w:p>
    <w:p w14:paraId="70FBD648" w14:textId="72F549FF" w:rsidR="00053100" w:rsidRDefault="00171904" w:rsidP="00FD55EE">
      <w:pPr>
        <w:rPr>
          <w:rStyle w:val="normaltextrun"/>
        </w:rPr>
      </w:pPr>
      <w:r>
        <w:t xml:space="preserve">Simulation parameters used in these simulations are shown in Table 1 for FR1, and in Table 2 for FR2, respectively. </w:t>
      </w:r>
    </w:p>
    <w:p w14:paraId="0AFEA3BF" w14:textId="51028C67" w:rsidR="00AC064E" w:rsidRPr="00BB6DC8" w:rsidRDefault="00AC064E" w:rsidP="00AC064E">
      <w:pPr>
        <w:overflowPunct/>
        <w:autoSpaceDE/>
        <w:autoSpaceDN/>
        <w:adjustRightInd/>
        <w:spacing w:after="0"/>
        <w:rPr>
          <w:lang w:val="en-US"/>
        </w:rPr>
      </w:pPr>
      <w:r w:rsidRPr="00FB5FE5">
        <w:rPr>
          <w:b/>
          <w:bCs/>
        </w:rPr>
        <w:t xml:space="preserve">Table </w:t>
      </w:r>
      <w:r w:rsidR="00777BF0">
        <w:rPr>
          <w:b/>
          <w:bCs/>
        </w:rPr>
        <w:t>2</w:t>
      </w:r>
      <w:r w:rsidRPr="00FB5FE5">
        <w:rPr>
          <w:b/>
          <w:bCs/>
        </w:rPr>
        <w:t xml:space="preserve"> </w:t>
      </w:r>
      <w:r w:rsidRPr="00FB5FE5">
        <w:t>Simulation parameters for FR1</w:t>
      </w:r>
      <w:r>
        <w:rPr>
          <w:lang w:val="en-US"/>
        </w:rPr>
        <w:t xml:space="preserve"> for FDSS </w:t>
      </w:r>
    </w:p>
    <w:tbl>
      <w:tblPr>
        <w:tblStyle w:val="TableGrid"/>
        <w:tblW w:w="6420" w:type="dxa"/>
        <w:tblInd w:w="0" w:type="dxa"/>
        <w:tblLook w:val="04A0" w:firstRow="1" w:lastRow="0" w:firstColumn="1" w:lastColumn="0" w:noHBand="0" w:noVBand="1"/>
      </w:tblPr>
      <w:tblGrid>
        <w:gridCol w:w="2700"/>
        <w:gridCol w:w="3720"/>
      </w:tblGrid>
      <w:tr w:rsidR="00171904" w:rsidRPr="00171904" w14:paraId="5E99C38B" w14:textId="77777777" w:rsidTr="001954AE">
        <w:trPr>
          <w:trHeight w:val="300"/>
        </w:trPr>
        <w:tc>
          <w:tcPr>
            <w:tcW w:w="2700" w:type="dxa"/>
            <w:hideMark/>
          </w:tcPr>
          <w:p w14:paraId="65DC8238" w14:textId="77777777" w:rsidR="00AC064E" w:rsidRPr="00171904" w:rsidRDefault="00AC064E" w:rsidP="001954AE">
            <w:pPr>
              <w:overflowPunct/>
              <w:autoSpaceDE/>
              <w:autoSpaceDN/>
              <w:adjustRightInd/>
              <w:spacing w:after="0"/>
              <w:textAlignment w:val="auto"/>
            </w:pPr>
            <w:r w:rsidRPr="00171904">
              <w:t>Carrier frequency</w:t>
            </w:r>
          </w:p>
        </w:tc>
        <w:tc>
          <w:tcPr>
            <w:tcW w:w="3720" w:type="dxa"/>
            <w:hideMark/>
          </w:tcPr>
          <w:p w14:paraId="577C8226" w14:textId="73933418" w:rsidR="00AC064E" w:rsidRPr="00171904" w:rsidRDefault="00AC064E" w:rsidP="00AC064E">
            <w:pPr>
              <w:overflowPunct/>
              <w:autoSpaceDE/>
              <w:autoSpaceDN/>
              <w:adjustRightInd/>
              <w:spacing w:after="0"/>
              <w:textAlignment w:val="auto"/>
            </w:pPr>
            <w:r w:rsidRPr="00171904">
              <w:t>4GHz</w:t>
            </w:r>
          </w:p>
        </w:tc>
      </w:tr>
      <w:tr w:rsidR="00171904" w:rsidRPr="00171904" w14:paraId="183D3A26" w14:textId="77777777" w:rsidTr="004B3E65">
        <w:trPr>
          <w:trHeight w:val="300"/>
        </w:trPr>
        <w:tc>
          <w:tcPr>
            <w:tcW w:w="2700" w:type="dxa"/>
            <w:hideMark/>
          </w:tcPr>
          <w:p w14:paraId="4BEFA03C" w14:textId="77777777" w:rsidR="00AC064E" w:rsidRPr="00171904" w:rsidRDefault="00AC064E" w:rsidP="00AC064E">
            <w:pPr>
              <w:overflowPunct/>
              <w:autoSpaceDE/>
              <w:autoSpaceDN/>
              <w:adjustRightInd/>
              <w:spacing w:after="0"/>
              <w:textAlignment w:val="auto"/>
            </w:pPr>
            <w:r w:rsidRPr="00171904">
              <w:t>Channel BW</w:t>
            </w:r>
          </w:p>
        </w:tc>
        <w:tc>
          <w:tcPr>
            <w:tcW w:w="3720" w:type="dxa"/>
            <w:vAlign w:val="center"/>
            <w:hideMark/>
          </w:tcPr>
          <w:p w14:paraId="046CD771" w14:textId="77777777" w:rsidR="00AC064E" w:rsidRPr="00171904" w:rsidRDefault="00AC064E" w:rsidP="00AC064E">
            <w:pPr>
              <w:overflowPunct/>
              <w:autoSpaceDE/>
              <w:autoSpaceDN/>
              <w:adjustRightInd/>
              <w:spacing w:after="0"/>
              <w:textAlignment w:val="auto"/>
            </w:pPr>
            <w:r w:rsidRPr="00171904">
              <w:t>Case 1: 20 MHz</w:t>
            </w:r>
          </w:p>
          <w:p w14:paraId="42E2F77C" w14:textId="5E91C312" w:rsidR="00AC064E" w:rsidRPr="00171904" w:rsidRDefault="00AC064E" w:rsidP="00AC064E">
            <w:pPr>
              <w:overflowPunct/>
              <w:autoSpaceDE/>
              <w:autoSpaceDN/>
              <w:adjustRightInd/>
              <w:spacing w:after="0"/>
              <w:textAlignment w:val="auto"/>
            </w:pPr>
            <w:r w:rsidRPr="00171904">
              <w:t>Case 2: 100 MHZ</w:t>
            </w:r>
          </w:p>
        </w:tc>
      </w:tr>
      <w:tr w:rsidR="00171904" w:rsidRPr="00171904" w14:paraId="0DE16130" w14:textId="77777777" w:rsidTr="004B3E65">
        <w:trPr>
          <w:trHeight w:val="300"/>
        </w:trPr>
        <w:tc>
          <w:tcPr>
            <w:tcW w:w="2700" w:type="dxa"/>
            <w:hideMark/>
          </w:tcPr>
          <w:p w14:paraId="7FEC7F12" w14:textId="77777777" w:rsidR="00AC064E" w:rsidRPr="00171904" w:rsidRDefault="00AC064E" w:rsidP="00AC064E">
            <w:pPr>
              <w:overflowPunct/>
              <w:autoSpaceDE/>
              <w:autoSpaceDN/>
              <w:adjustRightInd/>
              <w:spacing w:after="0"/>
              <w:textAlignment w:val="auto"/>
            </w:pPr>
            <w:r w:rsidRPr="00171904">
              <w:t>SCS</w:t>
            </w:r>
          </w:p>
        </w:tc>
        <w:tc>
          <w:tcPr>
            <w:tcW w:w="3720" w:type="dxa"/>
            <w:vAlign w:val="center"/>
            <w:hideMark/>
          </w:tcPr>
          <w:p w14:paraId="1A42A2C8" w14:textId="77777777" w:rsidR="00AC064E" w:rsidRPr="00171904" w:rsidRDefault="00AC064E" w:rsidP="00AC064E">
            <w:pPr>
              <w:overflowPunct/>
              <w:autoSpaceDE/>
              <w:autoSpaceDN/>
              <w:adjustRightInd/>
              <w:spacing w:after="0"/>
              <w:textAlignment w:val="auto"/>
            </w:pPr>
            <w:r w:rsidRPr="00171904">
              <w:t>Case 1: 15/30/60 kHz</w:t>
            </w:r>
          </w:p>
          <w:p w14:paraId="2ED3C961" w14:textId="096B963F" w:rsidR="00AC064E" w:rsidRPr="00171904" w:rsidRDefault="00AC064E" w:rsidP="00AC064E">
            <w:pPr>
              <w:overflowPunct/>
              <w:autoSpaceDE/>
              <w:autoSpaceDN/>
              <w:adjustRightInd/>
              <w:spacing w:after="0"/>
              <w:textAlignment w:val="auto"/>
            </w:pPr>
            <w:r w:rsidRPr="00171904">
              <w:t>Case 2: 30 kHz</w:t>
            </w:r>
          </w:p>
        </w:tc>
      </w:tr>
      <w:tr w:rsidR="00171904" w:rsidRPr="00171904" w14:paraId="3DF31156" w14:textId="77777777" w:rsidTr="001954AE">
        <w:trPr>
          <w:trHeight w:val="300"/>
        </w:trPr>
        <w:tc>
          <w:tcPr>
            <w:tcW w:w="2700" w:type="dxa"/>
            <w:hideMark/>
          </w:tcPr>
          <w:p w14:paraId="1A5A24D7" w14:textId="77777777" w:rsidR="00AC064E" w:rsidRPr="00171904" w:rsidRDefault="00AC064E" w:rsidP="001954AE">
            <w:pPr>
              <w:overflowPunct/>
              <w:autoSpaceDE/>
              <w:autoSpaceDN/>
              <w:adjustRightInd/>
              <w:spacing w:after="0"/>
              <w:textAlignment w:val="auto"/>
            </w:pPr>
            <w:r w:rsidRPr="00171904">
              <w:t>DMRS config</w:t>
            </w:r>
          </w:p>
        </w:tc>
        <w:tc>
          <w:tcPr>
            <w:tcW w:w="3720" w:type="dxa"/>
            <w:hideMark/>
          </w:tcPr>
          <w:p w14:paraId="0F43FAA4" w14:textId="77777777" w:rsidR="00AC064E" w:rsidRPr="00171904" w:rsidRDefault="00AC064E" w:rsidP="001954AE">
            <w:pPr>
              <w:overflowPunct/>
              <w:autoSpaceDE/>
              <w:autoSpaceDN/>
              <w:adjustRightInd/>
              <w:spacing w:after="0"/>
              <w:textAlignment w:val="auto"/>
            </w:pPr>
            <w:r w:rsidRPr="00171904">
              <w:t>ZC, 2 symbols</w:t>
            </w:r>
          </w:p>
        </w:tc>
      </w:tr>
      <w:tr w:rsidR="00171904" w:rsidRPr="00171904" w14:paraId="725563FC" w14:textId="77777777" w:rsidTr="001954AE">
        <w:trPr>
          <w:trHeight w:val="300"/>
        </w:trPr>
        <w:tc>
          <w:tcPr>
            <w:tcW w:w="2700" w:type="dxa"/>
          </w:tcPr>
          <w:p w14:paraId="30ECED14" w14:textId="77777777" w:rsidR="00AC064E" w:rsidRPr="00171904" w:rsidRDefault="00AC064E" w:rsidP="001954AE">
            <w:pPr>
              <w:overflowPunct/>
              <w:autoSpaceDE/>
              <w:autoSpaceDN/>
              <w:adjustRightInd/>
              <w:spacing w:after="0"/>
              <w:textAlignment w:val="auto"/>
              <w:rPr>
                <w:lang w:val="en-US"/>
              </w:rPr>
            </w:pPr>
            <w:r w:rsidRPr="00171904">
              <w:rPr>
                <w:lang w:val="en-US"/>
              </w:rPr>
              <w:t>Modulation</w:t>
            </w:r>
          </w:p>
        </w:tc>
        <w:tc>
          <w:tcPr>
            <w:tcW w:w="3720" w:type="dxa"/>
          </w:tcPr>
          <w:p w14:paraId="0C4FF422" w14:textId="08438162" w:rsidR="00AC064E" w:rsidRPr="00A6270E" w:rsidRDefault="00AC064E" w:rsidP="00A6270E">
            <w:pPr>
              <w:overflowPunct/>
              <w:autoSpaceDE/>
              <w:autoSpaceDN/>
              <w:adjustRightInd/>
              <w:spacing w:after="0"/>
              <w:textAlignment w:val="auto"/>
            </w:pPr>
            <w:r w:rsidRPr="00A6270E">
              <w:t>QPSK</w:t>
            </w:r>
          </w:p>
        </w:tc>
      </w:tr>
      <w:tr w:rsidR="00171904" w:rsidRPr="00171904" w14:paraId="63D88AB4" w14:textId="77777777" w:rsidTr="001954AE">
        <w:trPr>
          <w:trHeight w:val="300"/>
        </w:trPr>
        <w:tc>
          <w:tcPr>
            <w:tcW w:w="2700" w:type="dxa"/>
            <w:hideMark/>
          </w:tcPr>
          <w:p w14:paraId="50E9BE1F" w14:textId="77777777" w:rsidR="00AC064E" w:rsidRPr="00171904" w:rsidRDefault="00AC064E" w:rsidP="001954AE">
            <w:pPr>
              <w:overflowPunct/>
              <w:autoSpaceDE/>
              <w:autoSpaceDN/>
              <w:adjustRightInd/>
              <w:spacing w:after="0"/>
              <w:textAlignment w:val="auto"/>
            </w:pPr>
            <w:r w:rsidRPr="00171904">
              <w:t>Waveform</w:t>
            </w:r>
          </w:p>
        </w:tc>
        <w:tc>
          <w:tcPr>
            <w:tcW w:w="3720" w:type="dxa"/>
            <w:hideMark/>
          </w:tcPr>
          <w:p w14:paraId="322F839A" w14:textId="77777777" w:rsidR="00AC064E" w:rsidRPr="00171904" w:rsidRDefault="00AC064E" w:rsidP="001954AE">
            <w:pPr>
              <w:overflowPunct/>
              <w:autoSpaceDE/>
              <w:autoSpaceDN/>
              <w:adjustRightInd/>
              <w:spacing w:after="0"/>
              <w:textAlignment w:val="auto"/>
            </w:pPr>
            <w:r w:rsidRPr="00171904">
              <w:t>DFT-S-OFDM</w:t>
            </w:r>
          </w:p>
        </w:tc>
      </w:tr>
      <w:tr w:rsidR="00171904" w:rsidRPr="00171904" w14:paraId="535C9B8B" w14:textId="77777777" w:rsidTr="001954AE">
        <w:trPr>
          <w:trHeight w:val="300"/>
        </w:trPr>
        <w:tc>
          <w:tcPr>
            <w:tcW w:w="2700" w:type="dxa"/>
            <w:hideMark/>
          </w:tcPr>
          <w:p w14:paraId="054DFA7B" w14:textId="77777777" w:rsidR="00AC064E" w:rsidRPr="00171904" w:rsidRDefault="00AC064E" w:rsidP="001954AE">
            <w:pPr>
              <w:overflowPunct/>
              <w:autoSpaceDE/>
              <w:autoSpaceDN/>
              <w:adjustRightInd/>
              <w:spacing w:after="0"/>
              <w:textAlignment w:val="auto"/>
            </w:pPr>
            <w:r w:rsidRPr="00171904">
              <w:t>Number of RBs</w:t>
            </w:r>
          </w:p>
        </w:tc>
        <w:tc>
          <w:tcPr>
            <w:tcW w:w="3720" w:type="dxa"/>
            <w:hideMark/>
          </w:tcPr>
          <w:p w14:paraId="1B8EE10E" w14:textId="4120E819" w:rsidR="00AC064E" w:rsidRPr="00171904" w:rsidRDefault="00AC064E" w:rsidP="001954AE">
            <w:pPr>
              <w:overflowPunct/>
              <w:autoSpaceDE/>
              <w:autoSpaceDN/>
              <w:adjustRightInd/>
              <w:spacing w:after="0"/>
              <w:textAlignment w:val="auto"/>
            </w:pPr>
            <w:r w:rsidRPr="00171904">
              <w:t>16, 32, 64, …  &lt; N</w:t>
            </w:r>
            <w:r w:rsidRPr="00171904">
              <w:rPr>
                <w:vertAlign w:val="subscript"/>
              </w:rPr>
              <w:t>RB</w:t>
            </w:r>
          </w:p>
        </w:tc>
      </w:tr>
      <w:tr w:rsidR="00171904" w:rsidRPr="00171904" w14:paraId="7BAF9C13" w14:textId="77777777" w:rsidTr="001954AE">
        <w:trPr>
          <w:trHeight w:val="300"/>
        </w:trPr>
        <w:tc>
          <w:tcPr>
            <w:tcW w:w="2700" w:type="dxa"/>
          </w:tcPr>
          <w:p w14:paraId="22C80BF3" w14:textId="77777777" w:rsidR="00AC064E" w:rsidRPr="00171904" w:rsidRDefault="00AC064E" w:rsidP="001954AE">
            <w:pPr>
              <w:overflowPunct/>
              <w:autoSpaceDE/>
              <w:autoSpaceDN/>
              <w:adjustRightInd/>
              <w:spacing w:after="0"/>
              <w:textAlignment w:val="auto"/>
              <w:rPr>
                <w:lang w:val="en-US"/>
              </w:rPr>
            </w:pPr>
            <w:r w:rsidRPr="00171904">
              <w:rPr>
                <w:lang w:val="en-US"/>
              </w:rPr>
              <w:t>Allocation type</w:t>
            </w:r>
          </w:p>
        </w:tc>
        <w:tc>
          <w:tcPr>
            <w:tcW w:w="3720" w:type="dxa"/>
          </w:tcPr>
          <w:p w14:paraId="6F7F24B1" w14:textId="77777777" w:rsidR="00AC064E" w:rsidRPr="00171904" w:rsidRDefault="00AC064E" w:rsidP="001954AE">
            <w:pPr>
              <w:overflowPunct/>
              <w:autoSpaceDE/>
              <w:autoSpaceDN/>
              <w:adjustRightInd/>
              <w:spacing w:after="0"/>
              <w:textAlignment w:val="auto"/>
              <w:rPr>
                <w:lang w:val="en-US"/>
              </w:rPr>
            </w:pPr>
            <w:r w:rsidRPr="00171904">
              <w:rPr>
                <w:lang w:val="en-US"/>
              </w:rPr>
              <w:t>Sweep over the channel</w:t>
            </w:r>
          </w:p>
        </w:tc>
      </w:tr>
      <w:tr w:rsidR="00171904" w:rsidRPr="00171904" w14:paraId="1AE87C40" w14:textId="77777777" w:rsidTr="001954AE">
        <w:trPr>
          <w:trHeight w:val="300"/>
        </w:trPr>
        <w:tc>
          <w:tcPr>
            <w:tcW w:w="2700" w:type="dxa"/>
            <w:hideMark/>
          </w:tcPr>
          <w:p w14:paraId="1B0375D2" w14:textId="4FF6DB47" w:rsidR="00AC064E" w:rsidRPr="00171904" w:rsidRDefault="00AC064E" w:rsidP="001954AE">
            <w:pPr>
              <w:overflowPunct/>
              <w:autoSpaceDE/>
              <w:autoSpaceDN/>
              <w:adjustRightInd/>
              <w:spacing w:after="0"/>
              <w:textAlignment w:val="auto"/>
            </w:pPr>
            <w:r w:rsidRPr="00171904">
              <w:t>Extension factor</w:t>
            </w:r>
          </w:p>
        </w:tc>
        <w:tc>
          <w:tcPr>
            <w:tcW w:w="3720" w:type="dxa"/>
            <w:hideMark/>
          </w:tcPr>
          <w:p w14:paraId="6ECBC8EF" w14:textId="52697020" w:rsidR="00AC064E" w:rsidRPr="00171904" w:rsidRDefault="001F2458" w:rsidP="001954AE">
            <w:pPr>
              <w:overflowPunct/>
              <w:autoSpaceDE/>
              <w:autoSpaceDN/>
              <w:adjustRightInd/>
              <w:spacing w:after="0"/>
              <w:textAlignment w:val="auto"/>
            </w:pPr>
            <w:r w:rsidRPr="00171904">
              <w:t>0</w:t>
            </w:r>
            <w:r>
              <w:t xml:space="preserve"> </w:t>
            </w:r>
          </w:p>
        </w:tc>
      </w:tr>
      <w:tr w:rsidR="00171904" w:rsidRPr="00171904" w14:paraId="7A685D3C" w14:textId="77777777" w:rsidTr="001954AE">
        <w:trPr>
          <w:trHeight w:val="300"/>
        </w:trPr>
        <w:tc>
          <w:tcPr>
            <w:tcW w:w="2700" w:type="dxa"/>
            <w:hideMark/>
          </w:tcPr>
          <w:p w14:paraId="63F36DCD" w14:textId="77777777" w:rsidR="00AC064E" w:rsidRPr="00171904" w:rsidRDefault="00AC064E" w:rsidP="001954AE">
            <w:pPr>
              <w:overflowPunct/>
              <w:autoSpaceDE/>
              <w:autoSpaceDN/>
              <w:adjustRightInd/>
              <w:spacing w:after="0"/>
              <w:textAlignment w:val="auto"/>
            </w:pPr>
            <w:r w:rsidRPr="00171904">
              <w:t>Channel </w:t>
            </w:r>
          </w:p>
        </w:tc>
        <w:tc>
          <w:tcPr>
            <w:tcW w:w="3720" w:type="dxa"/>
            <w:hideMark/>
          </w:tcPr>
          <w:p w14:paraId="0CC8476A" w14:textId="77777777" w:rsidR="00AC064E" w:rsidRPr="00171904" w:rsidRDefault="00AC064E" w:rsidP="001954AE">
            <w:pPr>
              <w:overflowPunct/>
              <w:autoSpaceDE/>
              <w:autoSpaceDN/>
              <w:adjustRightInd/>
              <w:spacing w:after="0"/>
              <w:textAlignment w:val="auto"/>
            </w:pPr>
            <w:r w:rsidRPr="00171904">
              <w:t>PUSCH, 14 OFDM symbols </w:t>
            </w:r>
          </w:p>
        </w:tc>
      </w:tr>
      <w:tr w:rsidR="00171904" w:rsidRPr="00171904" w14:paraId="60C85662" w14:textId="77777777" w:rsidTr="001954AE">
        <w:trPr>
          <w:trHeight w:val="300"/>
        </w:trPr>
        <w:tc>
          <w:tcPr>
            <w:tcW w:w="2700" w:type="dxa"/>
            <w:hideMark/>
          </w:tcPr>
          <w:p w14:paraId="10CDBBB0" w14:textId="77777777" w:rsidR="00AC064E" w:rsidRPr="00171904" w:rsidRDefault="00AC064E" w:rsidP="001954AE">
            <w:pPr>
              <w:overflowPunct/>
              <w:autoSpaceDE/>
              <w:autoSpaceDN/>
              <w:adjustRightInd/>
              <w:spacing w:after="0"/>
              <w:textAlignment w:val="auto"/>
            </w:pPr>
            <w:r w:rsidRPr="00171904">
              <w:t>Spectral shaping filter</w:t>
            </w:r>
          </w:p>
        </w:tc>
        <w:tc>
          <w:tcPr>
            <w:tcW w:w="3720" w:type="dxa"/>
            <w:hideMark/>
          </w:tcPr>
          <w:p w14:paraId="79E659D5" w14:textId="77777777" w:rsidR="00AC064E" w:rsidRPr="00171904" w:rsidRDefault="00AC064E" w:rsidP="00643EE9">
            <w:pPr>
              <w:pStyle w:val="ListParagraph"/>
              <w:numPr>
                <w:ilvl w:val="0"/>
                <w:numId w:val="11"/>
              </w:numPr>
              <w:overflowPunct/>
              <w:autoSpaceDE/>
              <w:autoSpaceDN/>
              <w:adjustRightInd/>
              <w:spacing w:after="0"/>
              <w:textAlignment w:val="auto"/>
            </w:pPr>
            <w:r w:rsidRPr="00171904">
              <w:t>3-tap, FD implementation</w:t>
            </w:r>
          </w:p>
          <w:p w14:paraId="15113053" w14:textId="77777777" w:rsidR="00AC064E" w:rsidRPr="00171904" w:rsidRDefault="00AC064E" w:rsidP="00643EE9">
            <w:pPr>
              <w:pStyle w:val="ListParagraph"/>
              <w:numPr>
                <w:ilvl w:val="1"/>
                <w:numId w:val="11"/>
              </w:numPr>
            </w:pPr>
            <w:r w:rsidRPr="00171904">
              <w:t xml:space="preserve">(0.335 1 0.335) </w:t>
            </w:r>
          </w:p>
          <w:p w14:paraId="3B856954" w14:textId="77777777" w:rsidR="00AC064E" w:rsidRPr="00171904" w:rsidRDefault="00AC064E" w:rsidP="00643EE9">
            <w:pPr>
              <w:pStyle w:val="ListParagraph"/>
              <w:numPr>
                <w:ilvl w:val="1"/>
                <w:numId w:val="11"/>
              </w:numPr>
            </w:pPr>
            <w:r w:rsidRPr="00171904">
              <w:t>(0.28 1 0.28)</w:t>
            </w:r>
          </w:p>
          <w:p w14:paraId="11D116B7" w14:textId="77777777" w:rsidR="00AC064E" w:rsidRPr="00171904" w:rsidRDefault="00AC064E" w:rsidP="00643EE9">
            <w:pPr>
              <w:pStyle w:val="ListParagraph"/>
              <w:numPr>
                <w:ilvl w:val="0"/>
                <w:numId w:val="11"/>
              </w:numPr>
            </w:pPr>
            <w:r w:rsidRPr="00171904">
              <w:t>Truncated RRC</w:t>
            </w:r>
          </w:p>
          <w:p w14:paraId="3FA61033" w14:textId="1619A53D" w:rsidR="00777BF0" w:rsidRPr="00171904" w:rsidRDefault="00777BF0" w:rsidP="00643EE9">
            <w:pPr>
              <w:pStyle w:val="ListParagraph"/>
              <w:numPr>
                <w:ilvl w:val="0"/>
                <w:numId w:val="11"/>
              </w:numPr>
            </w:pPr>
            <w:r w:rsidRPr="00171904">
              <w:t>No filter (reference case)</w:t>
            </w:r>
          </w:p>
        </w:tc>
      </w:tr>
      <w:tr w:rsidR="00AC064E" w:rsidRPr="00171904" w14:paraId="17AFB923" w14:textId="77777777" w:rsidTr="001954AE">
        <w:trPr>
          <w:trHeight w:val="300"/>
        </w:trPr>
        <w:tc>
          <w:tcPr>
            <w:tcW w:w="2700" w:type="dxa"/>
          </w:tcPr>
          <w:p w14:paraId="00A6CFFD" w14:textId="77777777" w:rsidR="00AC064E" w:rsidRPr="00171904" w:rsidRDefault="00AC064E" w:rsidP="001954AE">
            <w:pPr>
              <w:overflowPunct/>
              <w:autoSpaceDE/>
              <w:autoSpaceDN/>
              <w:adjustRightInd/>
              <w:spacing w:after="0"/>
              <w:textAlignment w:val="auto"/>
              <w:rPr>
                <w:lang w:val="en-US"/>
              </w:rPr>
            </w:pPr>
            <w:r w:rsidRPr="00171904">
              <w:rPr>
                <w:lang w:val="en-US"/>
              </w:rPr>
              <w:t>Power class</w:t>
            </w:r>
          </w:p>
        </w:tc>
        <w:tc>
          <w:tcPr>
            <w:tcW w:w="3720" w:type="dxa"/>
          </w:tcPr>
          <w:p w14:paraId="1A85BCFB" w14:textId="77777777" w:rsidR="00AC064E" w:rsidRPr="00171904" w:rsidRDefault="00AC064E" w:rsidP="001954AE">
            <w:pPr>
              <w:overflowPunct/>
              <w:autoSpaceDE/>
              <w:autoSpaceDN/>
              <w:adjustRightInd/>
              <w:spacing w:after="0"/>
              <w:textAlignment w:val="auto"/>
              <w:rPr>
                <w:lang w:val="en-US"/>
              </w:rPr>
            </w:pPr>
            <w:r w:rsidRPr="00171904">
              <w:rPr>
                <w:lang w:val="en-US"/>
              </w:rPr>
              <w:t>PC 3</w:t>
            </w:r>
          </w:p>
        </w:tc>
      </w:tr>
    </w:tbl>
    <w:p w14:paraId="4B5E2B6C" w14:textId="77777777" w:rsidR="00AC064E" w:rsidRPr="00171904" w:rsidRDefault="00AC064E" w:rsidP="00AC064E">
      <w:pPr>
        <w:overflowPunct/>
        <w:autoSpaceDE/>
        <w:autoSpaceDN/>
        <w:adjustRightInd/>
        <w:spacing w:after="0"/>
        <w:rPr>
          <w:highlight w:val="yellow"/>
        </w:rPr>
      </w:pPr>
    </w:p>
    <w:p w14:paraId="1AE50303" w14:textId="77777777" w:rsidR="00AC064E" w:rsidRPr="00171904" w:rsidRDefault="00AC064E" w:rsidP="00AC064E">
      <w:pPr>
        <w:overflowPunct/>
        <w:autoSpaceDE/>
        <w:autoSpaceDN/>
        <w:adjustRightInd/>
        <w:spacing w:after="0"/>
        <w:rPr>
          <w:highlight w:val="yellow"/>
        </w:rPr>
      </w:pPr>
    </w:p>
    <w:p w14:paraId="5EB14C40" w14:textId="397754E8" w:rsidR="00AC064E" w:rsidRPr="00171904" w:rsidRDefault="00AC064E" w:rsidP="00AC064E">
      <w:pPr>
        <w:overflowPunct/>
        <w:autoSpaceDE/>
        <w:autoSpaceDN/>
        <w:adjustRightInd/>
        <w:spacing w:after="0"/>
        <w:rPr>
          <w:lang w:val="en-US"/>
        </w:rPr>
      </w:pPr>
      <w:r w:rsidRPr="00171904">
        <w:t xml:space="preserve">Table </w:t>
      </w:r>
      <w:r w:rsidR="00777BF0" w:rsidRPr="00171904">
        <w:t>3</w:t>
      </w:r>
      <w:r w:rsidRPr="00171904">
        <w:t xml:space="preserve"> Simulation parameters for FR2</w:t>
      </w:r>
      <w:r w:rsidRPr="00171904">
        <w:rPr>
          <w:lang w:val="en-US"/>
        </w:rPr>
        <w:t xml:space="preserve"> for FDSS</w:t>
      </w:r>
      <w:r w:rsidR="00777BF0" w:rsidRPr="00171904">
        <w:rPr>
          <w:lang w:val="en-US"/>
        </w:rPr>
        <w:t xml:space="preserve"> </w:t>
      </w:r>
      <w:r w:rsidR="00777BF0" w:rsidRPr="00171904">
        <w:t>(green: agreed already)</w:t>
      </w:r>
    </w:p>
    <w:tbl>
      <w:tblPr>
        <w:tblStyle w:val="TableGrid"/>
        <w:tblW w:w="6420" w:type="dxa"/>
        <w:tblInd w:w="0" w:type="dxa"/>
        <w:tblLook w:val="04A0" w:firstRow="1" w:lastRow="0" w:firstColumn="1" w:lastColumn="0" w:noHBand="0" w:noVBand="1"/>
      </w:tblPr>
      <w:tblGrid>
        <w:gridCol w:w="2700"/>
        <w:gridCol w:w="3720"/>
      </w:tblGrid>
      <w:tr w:rsidR="00171904" w:rsidRPr="00171904" w14:paraId="38AD1F2D" w14:textId="77777777" w:rsidTr="001954AE">
        <w:trPr>
          <w:trHeight w:val="300"/>
        </w:trPr>
        <w:tc>
          <w:tcPr>
            <w:tcW w:w="2700" w:type="dxa"/>
            <w:hideMark/>
          </w:tcPr>
          <w:p w14:paraId="52C71C00" w14:textId="77777777" w:rsidR="00AC064E" w:rsidRPr="00171904" w:rsidRDefault="00AC064E" w:rsidP="001954AE">
            <w:pPr>
              <w:overflowPunct/>
              <w:autoSpaceDE/>
              <w:autoSpaceDN/>
              <w:adjustRightInd/>
              <w:spacing w:after="0"/>
              <w:textAlignment w:val="auto"/>
            </w:pPr>
            <w:r w:rsidRPr="00171904">
              <w:lastRenderedPageBreak/>
              <w:t>Carrier frequency</w:t>
            </w:r>
          </w:p>
        </w:tc>
        <w:tc>
          <w:tcPr>
            <w:tcW w:w="3720" w:type="dxa"/>
            <w:hideMark/>
          </w:tcPr>
          <w:p w14:paraId="3B8A034B" w14:textId="77777777" w:rsidR="00AC064E" w:rsidRPr="00171904" w:rsidRDefault="00AC064E" w:rsidP="001954AE">
            <w:pPr>
              <w:overflowPunct/>
              <w:autoSpaceDE/>
              <w:autoSpaceDN/>
              <w:adjustRightInd/>
              <w:spacing w:after="0"/>
              <w:textAlignment w:val="auto"/>
            </w:pPr>
            <w:r w:rsidRPr="00171904">
              <w:t>28GHz</w:t>
            </w:r>
          </w:p>
        </w:tc>
      </w:tr>
      <w:tr w:rsidR="00171904" w:rsidRPr="00171904" w14:paraId="315FF9AE" w14:textId="77777777" w:rsidTr="001954AE">
        <w:trPr>
          <w:trHeight w:val="300"/>
        </w:trPr>
        <w:tc>
          <w:tcPr>
            <w:tcW w:w="2700" w:type="dxa"/>
            <w:hideMark/>
          </w:tcPr>
          <w:p w14:paraId="6491CD66" w14:textId="77777777" w:rsidR="00AC064E" w:rsidRPr="00171904" w:rsidRDefault="00AC064E" w:rsidP="001954AE">
            <w:pPr>
              <w:overflowPunct/>
              <w:autoSpaceDE/>
              <w:autoSpaceDN/>
              <w:adjustRightInd/>
              <w:spacing w:after="0"/>
              <w:textAlignment w:val="auto"/>
            </w:pPr>
            <w:r w:rsidRPr="00171904">
              <w:t>Channel BW</w:t>
            </w:r>
          </w:p>
        </w:tc>
        <w:tc>
          <w:tcPr>
            <w:tcW w:w="3720" w:type="dxa"/>
            <w:hideMark/>
          </w:tcPr>
          <w:p w14:paraId="4881A9E8" w14:textId="77777777" w:rsidR="00AC064E" w:rsidRPr="00171904" w:rsidRDefault="00AC064E" w:rsidP="001954AE">
            <w:pPr>
              <w:overflowPunct/>
              <w:autoSpaceDE/>
              <w:autoSpaceDN/>
              <w:adjustRightInd/>
              <w:spacing w:after="0"/>
              <w:textAlignment w:val="auto"/>
            </w:pPr>
            <w:r w:rsidRPr="00171904">
              <w:t>400MHz</w:t>
            </w:r>
          </w:p>
        </w:tc>
      </w:tr>
      <w:tr w:rsidR="00171904" w:rsidRPr="00171904" w14:paraId="367B09A8" w14:textId="77777777" w:rsidTr="001954AE">
        <w:trPr>
          <w:trHeight w:val="300"/>
        </w:trPr>
        <w:tc>
          <w:tcPr>
            <w:tcW w:w="2700" w:type="dxa"/>
            <w:hideMark/>
          </w:tcPr>
          <w:p w14:paraId="49FA5E3A" w14:textId="77777777" w:rsidR="00AC064E" w:rsidRPr="00171904" w:rsidRDefault="00AC064E" w:rsidP="001954AE">
            <w:pPr>
              <w:overflowPunct/>
              <w:autoSpaceDE/>
              <w:autoSpaceDN/>
              <w:adjustRightInd/>
              <w:spacing w:after="0"/>
              <w:textAlignment w:val="auto"/>
            </w:pPr>
            <w:r w:rsidRPr="00171904">
              <w:t>SCS</w:t>
            </w:r>
          </w:p>
        </w:tc>
        <w:tc>
          <w:tcPr>
            <w:tcW w:w="3720" w:type="dxa"/>
            <w:hideMark/>
          </w:tcPr>
          <w:p w14:paraId="24FDC4FE" w14:textId="77777777" w:rsidR="00AC064E" w:rsidRPr="00171904" w:rsidRDefault="00AC064E" w:rsidP="001954AE">
            <w:pPr>
              <w:overflowPunct/>
              <w:autoSpaceDE/>
              <w:autoSpaceDN/>
              <w:adjustRightInd/>
              <w:spacing w:after="0"/>
              <w:textAlignment w:val="auto"/>
            </w:pPr>
            <w:r w:rsidRPr="00171904">
              <w:t>120kHz</w:t>
            </w:r>
          </w:p>
        </w:tc>
      </w:tr>
      <w:tr w:rsidR="00171904" w:rsidRPr="00171904" w14:paraId="3FA0F2D0" w14:textId="77777777" w:rsidTr="001954AE">
        <w:trPr>
          <w:trHeight w:val="300"/>
        </w:trPr>
        <w:tc>
          <w:tcPr>
            <w:tcW w:w="2700" w:type="dxa"/>
            <w:hideMark/>
          </w:tcPr>
          <w:p w14:paraId="292E5384" w14:textId="77777777" w:rsidR="00AC064E" w:rsidRPr="00171904" w:rsidRDefault="00AC064E" w:rsidP="001954AE">
            <w:pPr>
              <w:overflowPunct/>
              <w:autoSpaceDE/>
              <w:autoSpaceDN/>
              <w:adjustRightInd/>
              <w:spacing w:after="0"/>
              <w:textAlignment w:val="auto"/>
            </w:pPr>
            <w:r w:rsidRPr="00171904">
              <w:t>DMRS config</w:t>
            </w:r>
          </w:p>
        </w:tc>
        <w:tc>
          <w:tcPr>
            <w:tcW w:w="3720" w:type="dxa"/>
            <w:hideMark/>
          </w:tcPr>
          <w:p w14:paraId="7146AE7D" w14:textId="77777777" w:rsidR="00AC064E" w:rsidRPr="00171904" w:rsidRDefault="00AC064E" w:rsidP="001954AE">
            <w:pPr>
              <w:overflowPunct/>
              <w:autoSpaceDE/>
              <w:autoSpaceDN/>
              <w:adjustRightInd/>
              <w:spacing w:after="0"/>
              <w:textAlignment w:val="auto"/>
            </w:pPr>
            <w:r w:rsidRPr="00171904">
              <w:t>ZC, 2 symbols</w:t>
            </w:r>
          </w:p>
        </w:tc>
      </w:tr>
      <w:tr w:rsidR="00171904" w:rsidRPr="00171904" w14:paraId="748708CC" w14:textId="77777777" w:rsidTr="001954AE">
        <w:trPr>
          <w:trHeight w:val="300"/>
        </w:trPr>
        <w:tc>
          <w:tcPr>
            <w:tcW w:w="2700" w:type="dxa"/>
          </w:tcPr>
          <w:p w14:paraId="1C8FE3B7" w14:textId="77777777" w:rsidR="00AC064E" w:rsidRPr="00171904" w:rsidRDefault="00AC064E" w:rsidP="001954AE">
            <w:pPr>
              <w:overflowPunct/>
              <w:autoSpaceDE/>
              <w:autoSpaceDN/>
              <w:adjustRightInd/>
              <w:spacing w:after="0"/>
              <w:textAlignment w:val="auto"/>
              <w:rPr>
                <w:lang w:val="en-US"/>
              </w:rPr>
            </w:pPr>
            <w:r w:rsidRPr="00171904">
              <w:rPr>
                <w:lang w:val="en-US"/>
              </w:rPr>
              <w:t xml:space="preserve">Modulation </w:t>
            </w:r>
          </w:p>
        </w:tc>
        <w:tc>
          <w:tcPr>
            <w:tcW w:w="3720" w:type="dxa"/>
          </w:tcPr>
          <w:p w14:paraId="571FA843" w14:textId="77777777" w:rsidR="00AC064E" w:rsidRPr="00171904" w:rsidRDefault="00AC064E" w:rsidP="001954AE">
            <w:pPr>
              <w:overflowPunct/>
              <w:autoSpaceDE/>
              <w:autoSpaceDN/>
              <w:adjustRightInd/>
              <w:spacing w:after="0"/>
              <w:textAlignment w:val="auto"/>
              <w:rPr>
                <w:lang w:val="en-US"/>
              </w:rPr>
            </w:pPr>
            <w:r w:rsidRPr="00171904">
              <w:rPr>
                <w:lang w:val="en-US"/>
              </w:rPr>
              <w:t>QPSK</w:t>
            </w:r>
          </w:p>
        </w:tc>
      </w:tr>
      <w:tr w:rsidR="00171904" w:rsidRPr="00171904" w14:paraId="431D7608" w14:textId="77777777" w:rsidTr="001954AE">
        <w:trPr>
          <w:trHeight w:val="300"/>
        </w:trPr>
        <w:tc>
          <w:tcPr>
            <w:tcW w:w="2700" w:type="dxa"/>
            <w:hideMark/>
          </w:tcPr>
          <w:p w14:paraId="7B6980FA" w14:textId="77777777" w:rsidR="00AC064E" w:rsidRPr="00171904" w:rsidRDefault="00AC064E" w:rsidP="001954AE">
            <w:pPr>
              <w:overflowPunct/>
              <w:autoSpaceDE/>
              <w:autoSpaceDN/>
              <w:adjustRightInd/>
              <w:spacing w:after="0"/>
              <w:textAlignment w:val="auto"/>
            </w:pPr>
            <w:r w:rsidRPr="00171904">
              <w:t>Waveform</w:t>
            </w:r>
          </w:p>
        </w:tc>
        <w:tc>
          <w:tcPr>
            <w:tcW w:w="3720" w:type="dxa"/>
            <w:hideMark/>
          </w:tcPr>
          <w:p w14:paraId="1985F53A" w14:textId="77777777" w:rsidR="00AC064E" w:rsidRPr="00171904" w:rsidRDefault="00AC064E" w:rsidP="001954AE">
            <w:pPr>
              <w:overflowPunct/>
              <w:autoSpaceDE/>
              <w:autoSpaceDN/>
              <w:adjustRightInd/>
              <w:spacing w:after="0"/>
              <w:textAlignment w:val="auto"/>
            </w:pPr>
            <w:r w:rsidRPr="00171904">
              <w:t>DFT-S-OFDM</w:t>
            </w:r>
          </w:p>
        </w:tc>
      </w:tr>
      <w:tr w:rsidR="00171904" w:rsidRPr="00171904" w14:paraId="350E83F2" w14:textId="77777777" w:rsidTr="001954AE">
        <w:trPr>
          <w:trHeight w:val="300"/>
        </w:trPr>
        <w:tc>
          <w:tcPr>
            <w:tcW w:w="2700" w:type="dxa"/>
            <w:hideMark/>
          </w:tcPr>
          <w:p w14:paraId="5C45E114" w14:textId="77777777" w:rsidR="00AC064E" w:rsidRPr="00171904" w:rsidRDefault="00AC064E" w:rsidP="001954AE">
            <w:pPr>
              <w:overflowPunct/>
              <w:autoSpaceDE/>
              <w:autoSpaceDN/>
              <w:adjustRightInd/>
              <w:spacing w:after="0"/>
              <w:textAlignment w:val="auto"/>
            </w:pPr>
            <w:r w:rsidRPr="00171904">
              <w:t>Number of RBs</w:t>
            </w:r>
          </w:p>
        </w:tc>
        <w:tc>
          <w:tcPr>
            <w:tcW w:w="3720" w:type="dxa"/>
            <w:hideMark/>
          </w:tcPr>
          <w:p w14:paraId="7FD8A3BD" w14:textId="2C06C5B1" w:rsidR="00AC064E" w:rsidRPr="00171904" w:rsidRDefault="00AC064E" w:rsidP="001954AE">
            <w:pPr>
              <w:overflowPunct/>
              <w:autoSpaceDE/>
              <w:autoSpaceDN/>
              <w:adjustRightInd/>
              <w:spacing w:after="0"/>
              <w:textAlignment w:val="auto"/>
            </w:pPr>
            <w:r w:rsidRPr="00171904">
              <w:t>16, 32, 64, …  &lt; N</w:t>
            </w:r>
            <w:r w:rsidRPr="00171904">
              <w:rPr>
                <w:vertAlign w:val="subscript"/>
              </w:rPr>
              <w:t>RB</w:t>
            </w:r>
          </w:p>
        </w:tc>
      </w:tr>
      <w:tr w:rsidR="00171904" w:rsidRPr="00171904" w14:paraId="33C4D4E6" w14:textId="77777777" w:rsidTr="001954AE">
        <w:trPr>
          <w:trHeight w:val="300"/>
        </w:trPr>
        <w:tc>
          <w:tcPr>
            <w:tcW w:w="2700" w:type="dxa"/>
          </w:tcPr>
          <w:p w14:paraId="08E89F2D" w14:textId="77777777" w:rsidR="00AC064E" w:rsidRPr="00171904" w:rsidRDefault="00AC064E" w:rsidP="001954AE">
            <w:pPr>
              <w:overflowPunct/>
              <w:autoSpaceDE/>
              <w:autoSpaceDN/>
              <w:adjustRightInd/>
              <w:spacing w:after="0"/>
              <w:textAlignment w:val="auto"/>
            </w:pPr>
            <w:r w:rsidRPr="00171904">
              <w:rPr>
                <w:lang w:val="en-US"/>
              </w:rPr>
              <w:t>Allocation type</w:t>
            </w:r>
          </w:p>
        </w:tc>
        <w:tc>
          <w:tcPr>
            <w:tcW w:w="3720" w:type="dxa"/>
          </w:tcPr>
          <w:p w14:paraId="5F2F4708" w14:textId="77777777" w:rsidR="00AC064E" w:rsidRPr="00171904" w:rsidRDefault="00AC064E" w:rsidP="001954AE">
            <w:pPr>
              <w:overflowPunct/>
              <w:autoSpaceDE/>
              <w:autoSpaceDN/>
              <w:adjustRightInd/>
              <w:spacing w:after="0"/>
              <w:textAlignment w:val="auto"/>
            </w:pPr>
            <w:r w:rsidRPr="00171904">
              <w:rPr>
                <w:lang w:val="en-US"/>
              </w:rPr>
              <w:t>Sweep over the channel</w:t>
            </w:r>
          </w:p>
        </w:tc>
      </w:tr>
      <w:tr w:rsidR="00171904" w:rsidRPr="00171904" w14:paraId="6AABC2A0" w14:textId="77777777" w:rsidTr="001954AE">
        <w:trPr>
          <w:trHeight w:val="300"/>
        </w:trPr>
        <w:tc>
          <w:tcPr>
            <w:tcW w:w="2700" w:type="dxa"/>
            <w:hideMark/>
          </w:tcPr>
          <w:p w14:paraId="212850FA" w14:textId="77777777" w:rsidR="00AC064E" w:rsidRPr="00171904" w:rsidRDefault="00AC064E" w:rsidP="001954AE">
            <w:pPr>
              <w:overflowPunct/>
              <w:autoSpaceDE/>
              <w:autoSpaceDN/>
              <w:adjustRightInd/>
              <w:spacing w:after="0"/>
              <w:textAlignment w:val="auto"/>
            </w:pPr>
            <w:r w:rsidRPr="00171904">
              <w:t>Extension factors</w:t>
            </w:r>
          </w:p>
        </w:tc>
        <w:tc>
          <w:tcPr>
            <w:tcW w:w="3720" w:type="dxa"/>
            <w:hideMark/>
          </w:tcPr>
          <w:p w14:paraId="22B73CFF" w14:textId="38B60B31" w:rsidR="00AC064E" w:rsidRPr="00171904" w:rsidRDefault="00643EE9" w:rsidP="001954AE">
            <w:pPr>
              <w:overflowPunct/>
              <w:autoSpaceDE/>
              <w:autoSpaceDN/>
              <w:adjustRightInd/>
              <w:spacing w:after="0"/>
              <w:textAlignment w:val="auto"/>
            </w:pPr>
            <w:r w:rsidRPr="00F6700A">
              <w:rPr>
                <w:b/>
                <w:bCs/>
              </w:rPr>
              <w:t>0</w:t>
            </w:r>
            <w:r w:rsidR="00F6700A" w:rsidRPr="00F6700A">
              <w:rPr>
                <w:b/>
                <w:bCs/>
              </w:rPr>
              <w:t>,</w:t>
            </w:r>
            <w:r w:rsidR="00F6700A">
              <w:t xml:space="preserve"> (for reference </w:t>
            </w:r>
            <w:r w:rsidR="001F2458" w:rsidRPr="00171904">
              <w:t>0.125, 0.25, 0.375</w:t>
            </w:r>
            <w:r w:rsidR="001F2458">
              <w:t>)</w:t>
            </w:r>
          </w:p>
        </w:tc>
      </w:tr>
      <w:tr w:rsidR="00171904" w:rsidRPr="00171904" w14:paraId="2E7DC408" w14:textId="77777777" w:rsidTr="001954AE">
        <w:trPr>
          <w:trHeight w:val="300"/>
        </w:trPr>
        <w:tc>
          <w:tcPr>
            <w:tcW w:w="2700" w:type="dxa"/>
            <w:hideMark/>
          </w:tcPr>
          <w:p w14:paraId="5A56529C" w14:textId="77777777" w:rsidR="00AC064E" w:rsidRPr="00171904" w:rsidRDefault="00AC064E" w:rsidP="001954AE">
            <w:pPr>
              <w:overflowPunct/>
              <w:autoSpaceDE/>
              <w:autoSpaceDN/>
              <w:adjustRightInd/>
              <w:spacing w:after="0"/>
              <w:textAlignment w:val="auto"/>
            </w:pPr>
            <w:r w:rsidRPr="00171904">
              <w:t>Channel </w:t>
            </w:r>
          </w:p>
        </w:tc>
        <w:tc>
          <w:tcPr>
            <w:tcW w:w="3720" w:type="dxa"/>
            <w:hideMark/>
          </w:tcPr>
          <w:p w14:paraId="3CAC0662" w14:textId="77777777" w:rsidR="00AC064E" w:rsidRPr="00171904" w:rsidRDefault="00AC064E" w:rsidP="001954AE">
            <w:pPr>
              <w:overflowPunct/>
              <w:autoSpaceDE/>
              <w:autoSpaceDN/>
              <w:adjustRightInd/>
              <w:spacing w:after="0"/>
              <w:textAlignment w:val="auto"/>
            </w:pPr>
            <w:r w:rsidRPr="00171904">
              <w:t>PUSCH, 14 OFDM symbols </w:t>
            </w:r>
          </w:p>
        </w:tc>
      </w:tr>
      <w:tr w:rsidR="00171904" w:rsidRPr="00171904" w14:paraId="1E29BAE0" w14:textId="77777777" w:rsidTr="001954AE">
        <w:trPr>
          <w:trHeight w:val="510"/>
        </w:trPr>
        <w:tc>
          <w:tcPr>
            <w:tcW w:w="2700" w:type="dxa"/>
          </w:tcPr>
          <w:p w14:paraId="29D625FF" w14:textId="77777777" w:rsidR="00AC064E" w:rsidRPr="00171904" w:rsidRDefault="00AC064E" w:rsidP="001954AE">
            <w:pPr>
              <w:overflowPunct/>
              <w:autoSpaceDE/>
              <w:autoSpaceDN/>
              <w:adjustRightInd/>
              <w:spacing w:after="0"/>
              <w:textAlignment w:val="auto"/>
            </w:pPr>
            <w:r w:rsidRPr="00171904">
              <w:t>Spectral shaping filter</w:t>
            </w:r>
          </w:p>
        </w:tc>
        <w:tc>
          <w:tcPr>
            <w:tcW w:w="3720" w:type="dxa"/>
          </w:tcPr>
          <w:p w14:paraId="531B1372" w14:textId="10A59034" w:rsidR="00AC064E" w:rsidRPr="00171904" w:rsidRDefault="00AC064E" w:rsidP="00643EE9">
            <w:pPr>
              <w:pStyle w:val="ListParagraph"/>
              <w:numPr>
                <w:ilvl w:val="0"/>
                <w:numId w:val="11"/>
              </w:numPr>
              <w:overflowPunct/>
              <w:autoSpaceDE/>
              <w:autoSpaceDN/>
              <w:adjustRightInd/>
              <w:spacing w:after="0"/>
              <w:textAlignment w:val="auto"/>
            </w:pPr>
            <w:r w:rsidRPr="00171904">
              <w:t>3-tap, FD implementation</w:t>
            </w:r>
          </w:p>
          <w:p w14:paraId="50C5DCEC" w14:textId="0FE09702" w:rsidR="00AC064E" w:rsidRPr="00171904" w:rsidRDefault="00AC064E" w:rsidP="00643EE9">
            <w:pPr>
              <w:pStyle w:val="ListParagraph"/>
              <w:numPr>
                <w:ilvl w:val="1"/>
                <w:numId w:val="11"/>
              </w:numPr>
            </w:pPr>
            <w:r w:rsidRPr="00171904">
              <w:t xml:space="preserve">0.335 1 0.335 </w:t>
            </w:r>
          </w:p>
          <w:p w14:paraId="76931A2F" w14:textId="77777777" w:rsidR="00AC064E" w:rsidRPr="00171904" w:rsidRDefault="00AC064E" w:rsidP="00643EE9">
            <w:pPr>
              <w:pStyle w:val="ListParagraph"/>
              <w:numPr>
                <w:ilvl w:val="0"/>
                <w:numId w:val="11"/>
              </w:numPr>
            </w:pPr>
            <w:r w:rsidRPr="00171904">
              <w:t>Truncated RRC</w:t>
            </w:r>
          </w:p>
          <w:p w14:paraId="177C7F3B" w14:textId="6EE8E7B4" w:rsidR="00777BF0" w:rsidRPr="00171904" w:rsidRDefault="00777BF0" w:rsidP="00643EE9">
            <w:pPr>
              <w:pStyle w:val="ListParagraph"/>
              <w:numPr>
                <w:ilvl w:val="0"/>
                <w:numId w:val="11"/>
              </w:numPr>
            </w:pPr>
            <w:r w:rsidRPr="00171904">
              <w:t>No filter (reference case)</w:t>
            </w:r>
          </w:p>
        </w:tc>
      </w:tr>
      <w:tr w:rsidR="00AC064E" w:rsidRPr="009C660A" w14:paraId="7A78DC3A" w14:textId="77777777" w:rsidTr="001954AE">
        <w:trPr>
          <w:trHeight w:val="510"/>
        </w:trPr>
        <w:tc>
          <w:tcPr>
            <w:tcW w:w="2700" w:type="dxa"/>
          </w:tcPr>
          <w:p w14:paraId="41F2DEF1" w14:textId="77777777" w:rsidR="00AC064E" w:rsidRPr="009C660A" w:rsidRDefault="00AC064E" w:rsidP="001954AE">
            <w:pPr>
              <w:overflowPunct/>
              <w:autoSpaceDE/>
              <w:autoSpaceDN/>
              <w:adjustRightInd/>
              <w:spacing w:after="0"/>
              <w:textAlignment w:val="auto"/>
              <w:rPr>
                <w:color w:val="000000"/>
              </w:rPr>
            </w:pPr>
            <w:r>
              <w:rPr>
                <w:color w:val="000000"/>
                <w:lang w:val="en-US"/>
              </w:rPr>
              <w:t>Power class</w:t>
            </w:r>
          </w:p>
        </w:tc>
        <w:tc>
          <w:tcPr>
            <w:tcW w:w="3720" w:type="dxa"/>
          </w:tcPr>
          <w:p w14:paraId="1D5FACE7" w14:textId="56C60EF5" w:rsidR="00AC064E" w:rsidRPr="00171904" w:rsidRDefault="00AC064E" w:rsidP="001954AE">
            <w:pPr>
              <w:overflowPunct/>
              <w:autoSpaceDE/>
              <w:autoSpaceDN/>
              <w:adjustRightInd/>
              <w:spacing w:after="0"/>
              <w:textAlignment w:val="auto"/>
              <w:rPr>
                <w:color w:val="000000"/>
              </w:rPr>
            </w:pPr>
            <w:r w:rsidRPr="00171904">
              <w:rPr>
                <w:lang w:val="en-US"/>
              </w:rPr>
              <w:t>PC 3</w:t>
            </w:r>
          </w:p>
        </w:tc>
      </w:tr>
    </w:tbl>
    <w:p w14:paraId="357975D0" w14:textId="06D4FF04" w:rsidR="00171904" w:rsidRDefault="00171904" w:rsidP="00484805">
      <w:pPr>
        <w:pStyle w:val="ListParagraph"/>
        <w:spacing w:after="0"/>
        <w:jc w:val="both"/>
        <w:rPr>
          <w:rStyle w:val="normaltextrun"/>
          <w:i/>
          <w:iCs/>
        </w:rPr>
      </w:pPr>
    </w:p>
    <w:p w14:paraId="3447F9BF" w14:textId="4844DE31" w:rsidR="00171904" w:rsidRDefault="00171904" w:rsidP="00484805">
      <w:pPr>
        <w:pStyle w:val="ListParagraph"/>
        <w:spacing w:after="0"/>
        <w:jc w:val="both"/>
        <w:rPr>
          <w:rStyle w:val="normaltextrun"/>
          <w:i/>
          <w:iCs/>
        </w:rPr>
      </w:pPr>
    </w:p>
    <w:p w14:paraId="26401916" w14:textId="0BBBE7B6" w:rsidR="00171904" w:rsidRDefault="00171904" w:rsidP="00171904">
      <w:pPr>
        <w:pStyle w:val="Heading1"/>
        <w:rPr>
          <w:rStyle w:val="normaltextrun"/>
        </w:rPr>
      </w:pPr>
      <w:r>
        <w:t>3</w:t>
      </w:r>
      <w:r>
        <w:tab/>
        <w:t>Simulation results</w:t>
      </w:r>
    </w:p>
    <w:p w14:paraId="1AA7499C" w14:textId="09AF32B0" w:rsidR="00FD55EE" w:rsidRPr="0009534F" w:rsidRDefault="00FD55EE" w:rsidP="00FD55EE">
      <w:pPr>
        <w:pStyle w:val="Heading2"/>
        <w:rPr>
          <w:lang w:val="da-DK"/>
        </w:rPr>
      </w:pPr>
      <w:r>
        <w:rPr>
          <w:lang w:val="da-DK"/>
        </w:rPr>
        <w:t>3</w:t>
      </w:r>
      <w:r w:rsidRPr="0009534F">
        <w:rPr>
          <w:lang w:val="da-DK"/>
        </w:rPr>
        <w:t>.1 FR1 MPR results for FDSS</w:t>
      </w:r>
    </w:p>
    <w:p w14:paraId="1EBF9BB3" w14:textId="77777777" w:rsidR="00FD55EE" w:rsidRDefault="00FD55EE" w:rsidP="00FD55EE">
      <w:r>
        <w:t>Simulation results with required MPR for FR1 are shown in this section. For completeness, the required MPR for legacy DFT-s-OFDM (i.e., without FDSS) is included in the figures.</w:t>
      </w:r>
    </w:p>
    <w:p w14:paraId="37C4D415" w14:textId="048209BA" w:rsidR="00FD55EE" w:rsidRDefault="00FD55EE" w:rsidP="00FD55EE">
      <w:pPr>
        <w:pStyle w:val="Heading3"/>
      </w:pPr>
      <w:r>
        <w:t>3.1.1 FR1 MPR results for 20 MHz channel, 15 kHz SCS</w:t>
      </w:r>
    </w:p>
    <w:p w14:paraId="1508E9FF" w14:textId="40D1891B" w:rsidR="00FD55EE" w:rsidRPr="009F3338" w:rsidRDefault="00FD55EE" w:rsidP="00FD55EE">
      <w:r>
        <w:t xml:space="preserve">Figure </w:t>
      </w:r>
      <w:r w:rsidR="00CB111D">
        <w:t xml:space="preserve">1 </w:t>
      </w:r>
      <w:r>
        <w:t xml:space="preserve">shows the required MPR for </w:t>
      </w:r>
      <w:r w:rsidR="003F547A">
        <w:t>transparent</w:t>
      </w:r>
      <w:r w:rsidR="00177D19">
        <w:t xml:space="preserve"> </w:t>
      </w:r>
      <w:r w:rsidR="003F547A">
        <w:t>schemes</w:t>
      </w:r>
      <w:r w:rsidR="00177D19">
        <w:t xml:space="preserve"> </w:t>
      </w:r>
      <w:r>
        <w:t xml:space="preserve">of 16, 32, 64 and 96 PRB. </w:t>
      </w:r>
      <w:r w:rsidR="00236C7C">
        <w:t xml:space="preserve">It can be noted that </w:t>
      </w:r>
      <w:r w:rsidR="009818D2">
        <w:t>OBO gain from transparent schemes</w:t>
      </w:r>
      <w:r w:rsidR="0061420F">
        <w:t xml:space="preserve"> (compared to case without filter)</w:t>
      </w:r>
      <w:r w:rsidR="009818D2">
        <w:t xml:space="preserve"> is typically less than 1 dB. </w:t>
      </w:r>
      <w:r w:rsidR="00CD682F">
        <w:t xml:space="preserve">The </w:t>
      </w:r>
      <w:r w:rsidR="009E0F27">
        <w:t xml:space="preserve">biggest </w:t>
      </w:r>
      <w:r w:rsidR="00566601">
        <w:t xml:space="preserve">OBO </w:t>
      </w:r>
      <w:r w:rsidR="009E0F27">
        <w:t xml:space="preserve">gain </w:t>
      </w:r>
      <w:r w:rsidR="00CD682F">
        <w:t xml:space="preserve">is </w:t>
      </w:r>
      <w:r w:rsidR="00566601">
        <w:t xml:space="preserve">achieved with  </w:t>
      </w:r>
      <w:r w:rsidR="00CD682F">
        <w:t xml:space="preserve"> </w:t>
      </w:r>
      <w:r w:rsidR="00566601">
        <w:t xml:space="preserve">“0.28” </w:t>
      </w:r>
      <w:r w:rsidR="00CD682F">
        <w:t xml:space="preserve">filter. </w:t>
      </w:r>
      <w:r w:rsidR="0061420F">
        <w:rPr>
          <w:lang w:val="en-US"/>
        </w:rPr>
        <w:t xml:space="preserve">When compared to non-transparent schemes (in [5]), it can be noted </w:t>
      </w:r>
      <w:r w:rsidR="00F1618F">
        <w:rPr>
          <w:lang w:val="en-US"/>
        </w:rPr>
        <w:t>non-transparent schemes</w:t>
      </w:r>
      <w:r w:rsidR="0061420F">
        <w:rPr>
          <w:lang w:val="en-US"/>
        </w:rPr>
        <w:t xml:space="preserve"> they outperform transparent schemes with a clear margin.</w:t>
      </w:r>
      <w:r w:rsidR="00D105A4">
        <w:rPr>
          <w:lang w:val="en-US"/>
        </w:rPr>
        <w:t xml:space="preserve"> Furthermore, as shown in [5], transparent schemes don’t provide net gain </w:t>
      </w:r>
      <w:r w:rsidR="00736593">
        <w:rPr>
          <w:lang w:val="en-US"/>
        </w:rPr>
        <w:t>with QPSK (in other words, OBO gain &lt; Rx loss)</w:t>
      </w:r>
      <w:r w:rsidR="00F74608">
        <w:rPr>
          <w:lang w:val="en-US"/>
        </w:rPr>
        <w: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FD55EE" w14:paraId="649D8800" w14:textId="77777777" w:rsidTr="001954AE">
        <w:tc>
          <w:tcPr>
            <w:tcW w:w="4927" w:type="dxa"/>
          </w:tcPr>
          <w:p w14:paraId="1205903D" w14:textId="77777777" w:rsidR="00FD55EE" w:rsidRDefault="00FD55EE" w:rsidP="00201BDE">
            <w:pPr>
              <w:jc w:val="center"/>
            </w:pPr>
            <w:r w:rsidRPr="009F3338">
              <w:rPr>
                <w:noProof/>
              </w:rPr>
              <w:drawing>
                <wp:inline distT="0" distB="0" distL="0" distR="0" wp14:anchorId="2536E2E9" wp14:editId="1A3217D7">
                  <wp:extent cx="2666999" cy="2000250"/>
                  <wp:effectExtent l="0" t="0" r="635" b="0"/>
                  <wp:docPr id="25" name="Picture 2">
                    <a:extLst xmlns:a="http://schemas.openxmlformats.org/drawingml/2006/main">
                      <a:ext uri="{FF2B5EF4-FFF2-40B4-BE49-F238E27FC236}">
                        <a16:creationId xmlns:a16="http://schemas.microsoft.com/office/drawing/2014/main" id="{3A7D3365-5AC9-4F0A-817C-2AC64876E3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
                            <a:extLst>
                              <a:ext uri="{FF2B5EF4-FFF2-40B4-BE49-F238E27FC236}">
                                <a16:creationId xmlns:a16="http://schemas.microsoft.com/office/drawing/2014/main" id="{3A7D3365-5AC9-4F0A-817C-2AC64876E32E}"/>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666999" cy="2000250"/>
                          </a:xfrm>
                          <a:prstGeom prst="rect">
                            <a:avLst/>
                          </a:prstGeom>
                        </pic:spPr>
                      </pic:pic>
                    </a:graphicData>
                  </a:graphic>
                </wp:inline>
              </w:drawing>
            </w:r>
          </w:p>
        </w:tc>
        <w:tc>
          <w:tcPr>
            <w:tcW w:w="4928" w:type="dxa"/>
          </w:tcPr>
          <w:p w14:paraId="7A7B3B44" w14:textId="77777777" w:rsidR="00FD55EE" w:rsidRDefault="00FD55EE" w:rsidP="00201BDE">
            <w:pPr>
              <w:jc w:val="center"/>
            </w:pPr>
            <w:r w:rsidRPr="009F3338">
              <w:rPr>
                <w:noProof/>
              </w:rPr>
              <w:drawing>
                <wp:inline distT="0" distB="0" distL="0" distR="0" wp14:anchorId="69D15744" wp14:editId="386E1BBD">
                  <wp:extent cx="2744028" cy="2058022"/>
                  <wp:effectExtent l="0" t="0" r="0" b="0"/>
                  <wp:docPr id="26" name="Picture 4">
                    <a:extLst xmlns:a="http://schemas.openxmlformats.org/drawingml/2006/main">
                      <a:ext uri="{FF2B5EF4-FFF2-40B4-BE49-F238E27FC236}">
                        <a16:creationId xmlns:a16="http://schemas.microsoft.com/office/drawing/2014/main" id="{818D3CD0-AAFC-4430-B3E4-9742C78669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4">
                            <a:extLst>
                              <a:ext uri="{FF2B5EF4-FFF2-40B4-BE49-F238E27FC236}">
                                <a16:creationId xmlns:a16="http://schemas.microsoft.com/office/drawing/2014/main" id="{818D3CD0-AAFC-4430-B3E4-9742C78669F9}"/>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757151" cy="2067864"/>
                          </a:xfrm>
                          <a:prstGeom prst="rect">
                            <a:avLst/>
                          </a:prstGeom>
                        </pic:spPr>
                      </pic:pic>
                    </a:graphicData>
                  </a:graphic>
                </wp:inline>
              </w:drawing>
            </w:r>
          </w:p>
        </w:tc>
      </w:tr>
      <w:tr w:rsidR="00FD55EE" w14:paraId="024EAA74" w14:textId="77777777" w:rsidTr="001954AE">
        <w:tc>
          <w:tcPr>
            <w:tcW w:w="4927" w:type="dxa"/>
          </w:tcPr>
          <w:p w14:paraId="0A776236" w14:textId="77777777" w:rsidR="00FD55EE" w:rsidRDefault="00FD55EE" w:rsidP="00201BDE">
            <w:pPr>
              <w:jc w:val="center"/>
            </w:pPr>
            <w:r w:rsidRPr="009F3338">
              <w:rPr>
                <w:noProof/>
              </w:rPr>
              <w:lastRenderedPageBreak/>
              <w:drawing>
                <wp:inline distT="0" distB="0" distL="0" distR="0" wp14:anchorId="6B7A614F" wp14:editId="138798FA">
                  <wp:extent cx="2715424" cy="2036570"/>
                  <wp:effectExtent l="0" t="0" r="8890" b="1905"/>
                  <wp:docPr id="21" name="Picture 7">
                    <a:extLst xmlns:a="http://schemas.openxmlformats.org/drawingml/2006/main">
                      <a:ext uri="{FF2B5EF4-FFF2-40B4-BE49-F238E27FC236}">
                        <a16:creationId xmlns:a16="http://schemas.microsoft.com/office/drawing/2014/main" id="{D46D9212-1352-4F24-85FB-3761B65A7F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7">
                            <a:extLst>
                              <a:ext uri="{FF2B5EF4-FFF2-40B4-BE49-F238E27FC236}">
                                <a16:creationId xmlns:a16="http://schemas.microsoft.com/office/drawing/2014/main" id="{D46D9212-1352-4F24-85FB-3761B65A7FB2}"/>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732738" cy="2049556"/>
                          </a:xfrm>
                          <a:prstGeom prst="rect">
                            <a:avLst/>
                          </a:prstGeom>
                        </pic:spPr>
                      </pic:pic>
                    </a:graphicData>
                  </a:graphic>
                </wp:inline>
              </w:drawing>
            </w:r>
          </w:p>
        </w:tc>
        <w:tc>
          <w:tcPr>
            <w:tcW w:w="4928" w:type="dxa"/>
          </w:tcPr>
          <w:p w14:paraId="20FF6EE9" w14:textId="77777777" w:rsidR="00FD55EE" w:rsidRDefault="00FD55EE" w:rsidP="00201BDE">
            <w:pPr>
              <w:jc w:val="center"/>
            </w:pPr>
            <w:r w:rsidRPr="009F3338">
              <w:rPr>
                <w:noProof/>
              </w:rPr>
              <w:drawing>
                <wp:inline distT="0" distB="0" distL="0" distR="0" wp14:anchorId="3DB801BC" wp14:editId="0A3E1517">
                  <wp:extent cx="2732608" cy="2049458"/>
                  <wp:effectExtent l="0" t="0" r="0" b="8255"/>
                  <wp:docPr id="23" name="Picture 3">
                    <a:extLst xmlns:a="http://schemas.openxmlformats.org/drawingml/2006/main">
                      <a:ext uri="{FF2B5EF4-FFF2-40B4-BE49-F238E27FC236}">
                        <a16:creationId xmlns:a16="http://schemas.microsoft.com/office/drawing/2014/main" id="{3D873CFB-0326-4A41-B367-C4007FCDE0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
                            <a:extLst>
                              <a:ext uri="{FF2B5EF4-FFF2-40B4-BE49-F238E27FC236}">
                                <a16:creationId xmlns:a16="http://schemas.microsoft.com/office/drawing/2014/main" id="{3D873CFB-0326-4A41-B367-C4007FCDE0FB}"/>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755327" cy="2066498"/>
                          </a:xfrm>
                          <a:prstGeom prst="rect">
                            <a:avLst/>
                          </a:prstGeom>
                        </pic:spPr>
                      </pic:pic>
                    </a:graphicData>
                  </a:graphic>
                </wp:inline>
              </w:drawing>
            </w:r>
          </w:p>
        </w:tc>
      </w:tr>
    </w:tbl>
    <w:p w14:paraId="1EEDD466" w14:textId="41520412" w:rsidR="00FD55EE" w:rsidRPr="009249EA" w:rsidRDefault="00FD55EE" w:rsidP="00FD55EE">
      <w:r w:rsidRPr="009249EA">
        <w:rPr>
          <w:b/>
          <w:bCs/>
        </w:rPr>
        <w:t xml:space="preserve">Figure </w:t>
      </w:r>
      <w:r w:rsidR="00CB111D">
        <w:rPr>
          <w:b/>
        </w:rPr>
        <w:t>1</w:t>
      </w:r>
      <w:r w:rsidR="00CB111D">
        <w:t xml:space="preserve"> </w:t>
      </w:r>
      <w:r>
        <w:rPr>
          <w:rStyle w:val="normaltextrun"/>
          <w:bdr w:val="none" w:sz="0" w:space="0" w:color="auto" w:frame="1"/>
          <w:lang w:val="en-US"/>
        </w:rPr>
        <w:t>Required MPR for 20 MHz channel, 15 kHz SCS with the evaluated filters, for 16 PRB (top left), 32 PRB (top right), 64 PRB (bottom left) and 96 PRB (bottom right)</w:t>
      </w:r>
    </w:p>
    <w:p w14:paraId="5BBFC6B9" w14:textId="77777777" w:rsidR="005A230B" w:rsidRDefault="005A230B" w:rsidP="00FD55EE">
      <w:pPr>
        <w:rPr>
          <w:b/>
          <w:bCs/>
        </w:rPr>
      </w:pPr>
    </w:p>
    <w:p w14:paraId="24F9FFA3" w14:textId="220CAFC4" w:rsidR="00FD55EE" w:rsidRDefault="00FD55EE" w:rsidP="00FD55EE">
      <w:r>
        <w:rPr>
          <w:b/>
          <w:bCs/>
        </w:rPr>
        <w:t xml:space="preserve">Observation 1: </w:t>
      </w:r>
      <w:r w:rsidR="0061420F">
        <w:t xml:space="preserve">It can be noted that OBO gain from transparent schemes (compared to </w:t>
      </w:r>
      <w:r w:rsidR="00AD18A5">
        <w:t xml:space="preserve">the </w:t>
      </w:r>
      <w:r w:rsidR="0061420F">
        <w:t>case without filter) is typically less than 1 dB.</w:t>
      </w:r>
      <w:r w:rsidR="00B966A1">
        <w:t xml:space="preserve"> For </w:t>
      </w:r>
      <w:r w:rsidR="00DE44C2">
        <w:t xml:space="preserve">the </w:t>
      </w:r>
      <w:r w:rsidR="00B966A1">
        <w:t>large</w:t>
      </w:r>
      <w:r w:rsidR="00DE44C2">
        <w:t>st</w:t>
      </w:r>
      <w:r w:rsidR="00B966A1">
        <w:t xml:space="preserve"> RB allocations, the </w:t>
      </w:r>
      <w:r w:rsidR="00DE44C2">
        <w:t xml:space="preserve">OBO </w:t>
      </w:r>
      <w:r w:rsidR="00B966A1">
        <w:t>gain is</w:t>
      </w:r>
      <w:r w:rsidR="00DE44C2">
        <w:t xml:space="preserve"> </w:t>
      </w:r>
      <w:r w:rsidR="00AD18A5">
        <w:t>about 1.5 dB.</w:t>
      </w:r>
      <w:r w:rsidR="00B966A1">
        <w:t xml:space="preserve"> </w:t>
      </w:r>
    </w:p>
    <w:p w14:paraId="4EE5E0B0" w14:textId="2140AEAA" w:rsidR="00D56966" w:rsidRDefault="00D56966" w:rsidP="00D56966">
      <w:pPr>
        <w:rPr>
          <w:lang w:val="en-US"/>
        </w:rPr>
      </w:pPr>
      <w:r>
        <w:rPr>
          <w:b/>
          <w:bCs/>
        </w:rPr>
        <w:t xml:space="preserve">Observation 2: </w:t>
      </w:r>
      <w:r w:rsidR="0061420F">
        <w:rPr>
          <w:lang w:val="en-US"/>
        </w:rPr>
        <w:t xml:space="preserve">When compared to non-transparent schemes (in [5]), it can be noted that </w:t>
      </w:r>
      <w:r w:rsidR="00F1618F">
        <w:rPr>
          <w:lang w:val="en-US"/>
        </w:rPr>
        <w:t>non-transparent schemes</w:t>
      </w:r>
      <w:r w:rsidR="0061420F">
        <w:rPr>
          <w:lang w:val="en-US"/>
        </w:rPr>
        <w:t xml:space="preserve"> outperform transparent schemes with a clear margin.</w:t>
      </w:r>
      <w:r>
        <w:rPr>
          <w:lang w:val="en-US"/>
        </w:rPr>
        <w:t xml:space="preserve"> </w:t>
      </w:r>
    </w:p>
    <w:p w14:paraId="76580690" w14:textId="7EF2A22D" w:rsidR="00F74608" w:rsidRPr="00F74608" w:rsidRDefault="00F74608" w:rsidP="00D56966">
      <w:pPr>
        <w:rPr>
          <w:b/>
          <w:bCs/>
          <w:lang w:val="en-US"/>
        </w:rPr>
      </w:pPr>
      <w:r>
        <w:rPr>
          <w:b/>
          <w:bCs/>
          <w:lang w:val="en-US"/>
        </w:rPr>
        <w:t xml:space="preserve">Observation 3: </w:t>
      </w:r>
      <w:r>
        <w:rPr>
          <w:lang w:val="en-US"/>
        </w:rPr>
        <w:t>Furthermore, as shown in [5], transparent schemes don’t provide net gain with QPSK (in other words, OBO gain &lt; Rx loss).</w:t>
      </w:r>
    </w:p>
    <w:p w14:paraId="7276B40A" w14:textId="7119F991" w:rsidR="00D56966" w:rsidRDefault="001727C3" w:rsidP="001727C3">
      <w:pPr>
        <w:pStyle w:val="Heading3"/>
      </w:pPr>
      <w:r>
        <w:t>3.1.</w:t>
      </w:r>
      <w:r w:rsidR="00F573EC">
        <w:t>2</w:t>
      </w:r>
      <w:r>
        <w:t xml:space="preserve"> FR1 MPR results for 20 MHz channel, 30 kHz SCS</w:t>
      </w:r>
    </w:p>
    <w:p w14:paraId="035CB01E" w14:textId="0F97C9C9" w:rsidR="00F96CA5" w:rsidRPr="009F3338" w:rsidRDefault="003F547A" w:rsidP="00F96CA5">
      <w:r>
        <w:t xml:space="preserve">Figure </w:t>
      </w:r>
      <w:r w:rsidR="00CB111D">
        <w:t xml:space="preserve">2 </w:t>
      </w:r>
      <w:r>
        <w:t xml:space="preserve">shows the required MPR for transparent schemes of 8, 16, 32, and 48 PRB. </w:t>
      </w:r>
      <w:r w:rsidR="00F96CA5">
        <w:t xml:space="preserve">When compared to results with 15 kHz SCS (Figure </w:t>
      </w:r>
      <w:r w:rsidR="00CB111D">
        <w:t>1</w:t>
      </w:r>
      <w:r w:rsidR="00F96CA5">
        <w:t>), it can be noted that for similar FDRA, the OBO behaviour is very similar between 15 kHz and 30 kHz SCSs.</w:t>
      </w:r>
    </w:p>
    <w:p w14:paraId="7851DF0B" w14:textId="15DD13D7" w:rsidR="003F547A" w:rsidRPr="009F3338" w:rsidRDefault="003F547A" w:rsidP="003F547A"/>
    <w:p w14:paraId="7F5EB4D6" w14:textId="406EC494" w:rsidR="001727C3" w:rsidRDefault="001727C3" w:rsidP="001727C3">
      <w:pPr>
        <w:jc w:val="center"/>
      </w:pPr>
      <w:r>
        <w:rPr>
          <w:noProof/>
        </w:rPr>
        <w:lastRenderedPageBreak/>
        <w:drawing>
          <wp:inline distT="0" distB="0" distL="0" distR="0" wp14:anchorId="1DE391E7" wp14:editId="0F5288E1">
            <wp:extent cx="2994110" cy="2245582"/>
            <wp:effectExtent l="0" t="0" r="0" b="254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019493" cy="2264619"/>
                    </a:xfrm>
                    <a:prstGeom prst="rect">
                      <a:avLst/>
                    </a:prstGeom>
                  </pic:spPr>
                </pic:pic>
              </a:graphicData>
            </a:graphic>
          </wp:inline>
        </w:drawing>
      </w:r>
      <w:r>
        <w:rPr>
          <w:noProof/>
        </w:rPr>
        <w:drawing>
          <wp:inline distT="0" distB="0" distL="0" distR="0" wp14:anchorId="7E4872DD" wp14:editId="26CAFAB8">
            <wp:extent cx="3018602" cy="2263952"/>
            <wp:effectExtent l="0" t="0" r="0" b="3175"/>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057600" cy="2293200"/>
                    </a:xfrm>
                    <a:prstGeom prst="rect">
                      <a:avLst/>
                    </a:prstGeom>
                  </pic:spPr>
                </pic:pic>
              </a:graphicData>
            </a:graphic>
          </wp:inline>
        </w:drawing>
      </w:r>
      <w:r>
        <w:rPr>
          <w:noProof/>
        </w:rPr>
        <w:drawing>
          <wp:inline distT="0" distB="0" distL="0" distR="0" wp14:anchorId="474144B7" wp14:editId="7559DB71">
            <wp:extent cx="3001958" cy="2251470"/>
            <wp:effectExtent l="0" t="0" r="8255"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13676" cy="2260259"/>
                    </a:xfrm>
                    <a:prstGeom prst="rect">
                      <a:avLst/>
                    </a:prstGeom>
                  </pic:spPr>
                </pic:pic>
              </a:graphicData>
            </a:graphic>
          </wp:inline>
        </w:drawing>
      </w:r>
      <w:r>
        <w:rPr>
          <w:noProof/>
        </w:rPr>
        <w:drawing>
          <wp:inline distT="0" distB="0" distL="0" distR="0" wp14:anchorId="6E3EE405" wp14:editId="69F707D8">
            <wp:extent cx="3004708" cy="2253532"/>
            <wp:effectExtent l="0" t="0" r="5715" b="0"/>
            <wp:docPr id="4" name="Picture 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ia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3023313" cy="2267485"/>
                    </a:xfrm>
                    <a:prstGeom prst="rect">
                      <a:avLst/>
                    </a:prstGeom>
                  </pic:spPr>
                </pic:pic>
              </a:graphicData>
            </a:graphic>
          </wp:inline>
        </w:drawing>
      </w:r>
    </w:p>
    <w:p w14:paraId="3DA202F2" w14:textId="1B63152F" w:rsidR="00F573EC" w:rsidRPr="009249EA" w:rsidRDefault="00F573EC" w:rsidP="00F573EC">
      <w:r w:rsidRPr="009249EA">
        <w:rPr>
          <w:b/>
          <w:bCs/>
        </w:rPr>
        <w:t xml:space="preserve">Figure </w:t>
      </w:r>
      <w:r w:rsidR="00CB111D">
        <w:rPr>
          <w:b/>
        </w:rPr>
        <w:t>2</w:t>
      </w:r>
      <w:r w:rsidR="00CB111D">
        <w:t xml:space="preserve"> </w:t>
      </w:r>
      <w:r>
        <w:rPr>
          <w:rStyle w:val="normaltextrun"/>
          <w:bdr w:val="none" w:sz="0" w:space="0" w:color="auto" w:frame="1"/>
          <w:lang w:val="en-US"/>
        </w:rPr>
        <w:t xml:space="preserve">Required MPR for 20 MHz channel, </w:t>
      </w:r>
      <w:r w:rsidR="00D956B0">
        <w:rPr>
          <w:rStyle w:val="normaltextrun"/>
          <w:bdr w:val="none" w:sz="0" w:space="0" w:color="auto" w:frame="1"/>
          <w:lang w:val="en-US"/>
        </w:rPr>
        <w:t>30</w:t>
      </w:r>
      <w:r>
        <w:rPr>
          <w:rStyle w:val="normaltextrun"/>
          <w:bdr w:val="none" w:sz="0" w:space="0" w:color="auto" w:frame="1"/>
          <w:lang w:val="en-US"/>
        </w:rPr>
        <w:t xml:space="preserve"> kHz SCS with the evaluated filters, for </w:t>
      </w:r>
      <w:r w:rsidR="00D956B0">
        <w:rPr>
          <w:rStyle w:val="normaltextrun"/>
          <w:bdr w:val="none" w:sz="0" w:space="0" w:color="auto" w:frame="1"/>
          <w:lang w:val="en-US"/>
        </w:rPr>
        <w:t>8</w:t>
      </w:r>
      <w:r>
        <w:rPr>
          <w:rStyle w:val="normaltextrun"/>
          <w:bdr w:val="none" w:sz="0" w:space="0" w:color="auto" w:frame="1"/>
          <w:lang w:val="en-US"/>
        </w:rPr>
        <w:t xml:space="preserve"> PRB (top left), </w:t>
      </w:r>
      <w:r w:rsidR="00D956B0">
        <w:rPr>
          <w:rStyle w:val="normaltextrun"/>
          <w:bdr w:val="none" w:sz="0" w:space="0" w:color="auto" w:frame="1"/>
          <w:lang w:val="en-US"/>
        </w:rPr>
        <w:t>16</w:t>
      </w:r>
      <w:r>
        <w:rPr>
          <w:rStyle w:val="normaltextrun"/>
          <w:bdr w:val="none" w:sz="0" w:space="0" w:color="auto" w:frame="1"/>
          <w:lang w:val="en-US"/>
        </w:rPr>
        <w:t xml:space="preserve"> PRB (top right), </w:t>
      </w:r>
      <w:r w:rsidR="00D956B0">
        <w:rPr>
          <w:rStyle w:val="normaltextrun"/>
          <w:bdr w:val="none" w:sz="0" w:space="0" w:color="auto" w:frame="1"/>
          <w:lang w:val="en-US"/>
        </w:rPr>
        <w:t>32</w:t>
      </w:r>
      <w:r>
        <w:rPr>
          <w:rStyle w:val="normaltextrun"/>
          <w:bdr w:val="none" w:sz="0" w:space="0" w:color="auto" w:frame="1"/>
          <w:lang w:val="en-US"/>
        </w:rPr>
        <w:t xml:space="preserve"> PRB (bottom left) and </w:t>
      </w:r>
      <w:r w:rsidR="003F547A">
        <w:rPr>
          <w:rStyle w:val="normaltextrun"/>
          <w:bdr w:val="none" w:sz="0" w:space="0" w:color="auto" w:frame="1"/>
          <w:lang w:val="en-US"/>
        </w:rPr>
        <w:t>48</w:t>
      </w:r>
      <w:r>
        <w:rPr>
          <w:rStyle w:val="normaltextrun"/>
          <w:bdr w:val="none" w:sz="0" w:space="0" w:color="auto" w:frame="1"/>
          <w:lang w:val="en-US"/>
        </w:rPr>
        <w:t xml:space="preserve"> PRB (bottom right)</w:t>
      </w:r>
    </w:p>
    <w:p w14:paraId="56BD8246" w14:textId="77777777" w:rsidR="005A230B" w:rsidRDefault="005A230B" w:rsidP="00707AB9">
      <w:pPr>
        <w:rPr>
          <w:b/>
          <w:bCs/>
        </w:rPr>
      </w:pPr>
    </w:p>
    <w:p w14:paraId="551EC4AF" w14:textId="67377CD9" w:rsidR="00707AB9" w:rsidRDefault="00707AB9" w:rsidP="00707AB9">
      <w:r>
        <w:rPr>
          <w:b/>
          <w:bCs/>
        </w:rPr>
        <w:t xml:space="preserve">Observation </w:t>
      </w:r>
      <w:r w:rsidR="00F74608">
        <w:rPr>
          <w:b/>
          <w:bCs/>
        </w:rPr>
        <w:t>4</w:t>
      </w:r>
      <w:r>
        <w:rPr>
          <w:b/>
          <w:bCs/>
        </w:rPr>
        <w:t xml:space="preserve">: </w:t>
      </w:r>
      <w:r>
        <w:t>For similar FDRA, OBO behaviour is very similar between different SCSs.</w:t>
      </w:r>
    </w:p>
    <w:p w14:paraId="74782EB7" w14:textId="41A5113A" w:rsidR="009D3E25" w:rsidRDefault="009D3E25" w:rsidP="001727C3">
      <w:pPr>
        <w:jc w:val="center"/>
      </w:pPr>
    </w:p>
    <w:p w14:paraId="7492A387" w14:textId="0E47A5BF" w:rsidR="009D3E25" w:rsidRDefault="009D3E25" w:rsidP="009D3E25">
      <w:pPr>
        <w:pStyle w:val="Heading3"/>
      </w:pPr>
      <w:r>
        <w:t>3.1.1 FR1 MPR results for 20 MHz channel, 60 kHz SCS</w:t>
      </w:r>
    </w:p>
    <w:p w14:paraId="655A2A0C" w14:textId="01F3BE36" w:rsidR="00B224E5" w:rsidRPr="009F3338" w:rsidRDefault="00860859" w:rsidP="00B224E5">
      <w:r>
        <w:t xml:space="preserve">Figure </w:t>
      </w:r>
      <w:r w:rsidR="00CB111D">
        <w:t xml:space="preserve">3 </w:t>
      </w:r>
      <w:r>
        <w:t xml:space="preserve">shows the required MPR for transparent schemes of 4, 8, 16, and 24 PRB. </w:t>
      </w:r>
      <w:r w:rsidR="00B224E5">
        <w:t xml:space="preserve">When compared to results with 15 kHz SCS (Figure </w:t>
      </w:r>
      <w:r w:rsidR="00CB111D">
        <w:t>1</w:t>
      </w:r>
      <w:r w:rsidR="00B224E5">
        <w:t xml:space="preserve">) and with 30 kHz SCS (Figure </w:t>
      </w:r>
      <w:r w:rsidR="00CB111D">
        <w:t>2</w:t>
      </w:r>
      <w:r w:rsidR="00B224E5">
        <w:t>), it can be noted again, that for similar FDRA, the OBO behaviour is very similar between different SCSs.</w:t>
      </w:r>
    </w:p>
    <w:p w14:paraId="558B56FB" w14:textId="26B97130" w:rsidR="009D3E25" w:rsidRPr="009D3E25" w:rsidRDefault="009D3E25" w:rsidP="009D3E25">
      <w:pPr>
        <w:jc w:val="center"/>
      </w:pPr>
      <w:r>
        <w:rPr>
          <w:noProof/>
        </w:rPr>
        <w:lastRenderedPageBreak/>
        <w:drawing>
          <wp:inline distT="0" distB="0" distL="0" distR="0" wp14:anchorId="6170D3AE" wp14:editId="126DB597">
            <wp:extent cx="2967208" cy="2225406"/>
            <wp:effectExtent l="0" t="0" r="5080" b="381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2985954" cy="2239466"/>
                    </a:xfrm>
                    <a:prstGeom prst="rect">
                      <a:avLst/>
                    </a:prstGeom>
                  </pic:spPr>
                </pic:pic>
              </a:graphicData>
            </a:graphic>
          </wp:inline>
        </w:drawing>
      </w:r>
      <w:r>
        <w:rPr>
          <w:noProof/>
        </w:rPr>
        <w:drawing>
          <wp:inline distT="0" distB="0" distL="0" distR="0" wp14:anchorId="7CFA2D60" wp14:editId="00C8458E">
            <wp:extent cx="3002002" cy="2251502"/>
            <wp:effectExtent l="0" t="0" r="8255" b="0"/>
            <wp:docPr id="6"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line char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3019031" cy="2264273"/>
                    </a:xfrm>
                    <a:prstGeom prst="rect">
                      <a:avLst/>
                    </a:prstGeom>
                  </pic:spPr>
                </pic:pic>
              </a:graphicData>
            </a:graphic>
          </wp:inline>
        </w:drawing>
      </w:r>
      <w:r>
        <w:rPr>
          <w:noProof/>
        </w:rPr>
        <w:drawing>
          <wp:inline distT="0" distB="0" distL="0" distR="0" wp14:anchorId="79F5ADE2" wp14:editId="789F292C">
            <wp:extent cx="2993746" cy="2245312"/>
            <wp:effectExtent l="0" t="0" r="0" b="3175"/>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008910" cy="2256685"/>
                    </a:xfrm>
                    <a:prstGeom prst="rect">
                      <a:avLst/>
                    </a:prstGeom>
                  </pic:spPr>
                </pic:pic>
              </a:graphicData>
            </a:graphic>
          </wp:inline>
        </w:drawing>
      </w:r>
      <w:r>
        <w:rPr>
          <w:noProof/>
        </w:rPr>
        <w:drawing>
          <wp:inline distT="0" distB="0" distL="0" distR="0" wp14:anchorId="3337FCEE" wp14:editId="13DF1DD7">
            <wp:extent cx="3071894" cy="2303920"/>
            <wp:effectExtent l="0" t="0" r="0" b="1270"/>
            <wp:docPr id="8" name="Picture 8"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scatter chart&#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3084167" cy="2313124"/>
                    </a:xfrm>
                    <a:prstGeom prst="rect">
                      <a:avLst/>
                    </a:prstGeom>
                  </pic:spPr>
                </pic:pic>
              </a:graphicData>
            </a:graphic>
          </wp:inline>
        </w:drawing>
      </w:r>
    </w:p>
    <w:p w14:paraId="2DBD10EB" w14:textId="424FDAF5" w:rsidR="00707AB9" w:rsidRPr="009249EA" w:rsidRDefault="00707AB9" w:rsidP="00707AB9">
      <w:r w:rsidRPr="009249EA">
        <w:rPr>
          <w:b/>
          <w:bCs/>
        </w:rPr>
        <w:t xml:space="preserve">Figure </w:t>
      </w:r>
      <w:r w:rsidR="00CB111D">
        <w:rPr>
          <w:b/>
        </w:rPr>
        <w:t>3</w:t>
      </w:r>
      <w:r w:rsidR="00CB111D">
        <w:t xml:space="preserve"> </w:t>
      </w:r>
      <w:r>
        <w:rPr>
          <w:rStyle w:val="normaltextrun"/>
          <w:bdr w:val="none" w:sz="0" w:space="0" w:color="auto" w:frame="1"/>
          <w:lang w:val="en-US"/>
        </w:rPr>
        <w:t>Required MPR for 20 MHz channel, 30 kHz SCS with the evaluated filters, for 4 PRB (top left), 8 PRB (top right), 16 PRB (bottom left) and 32 PRB (bottom right)</w:t>
      </w:r>
    </w:p>
    <w:p w14:paraId="25D0CBA3" w14:textId="77777777" w:rsidR="00FD55EE" w:rsidRPr="00CF31F5" w:rsidRDefault="00FD55EE" w:rsidP="00FD55EE"/>
    <w:p w14:paraId="5620E143" w14:textId="2F427D72" w:rsidR="00FD55EE" w:rsidRPr="00960D2D" w:rsidRDefault="00FD55EE" w:rsidP="00FD55EE">
      <w:pPr>
        <w:pStyle w:val="Heading3"/>
      </w:pPr>
      <w:r>
        <w:t>3.1.2 FR1 MPR results for 100 MHz channel, 30 kHz SCS</w:t>
      </w:r>
    </w:p>
    <w:p w14:paraId="167263E0" w14:textId="0C8FC7CB" w:rsidR="00EB3336" w:rsidRPr="009F3338" w:rsidRDefault="00A96131" w:rsidP="00EB3336">
      <w:r>
        <w:t xml:space="preserve">Figure </w:t>
      </w:r>
      <w:r w:rsidR="00CB111D">
        <w:t xml:space="preserve">4 </w:t>
      </w:r>
      <w:r>
        <w:t xml:space="preserve">shows the required MPR for transparent schemes of 16, 32, 64, 128 and 256 PRBs. The  trend is very similar to </w:t>
      </w:r>
      <w:r w:rsidR="00501D30">
        <w:t>with the 20 MHz CBW case</w:t>
      </w:r>
      <w:r w:rsidR="00EB3336">
        <w:t xml:space="preserve">: It can be noted that OBO gain from transparent schemes (compared to case without filter) is typically less than 1 dB. The gain is biggest with the most aggressive filter. </w:t>
      </w:r>
      <w:r w:rsidR="00EB3336">
        <w:rPr>
          <w:lang w:val="en-US"/>
        </w:rPr>
        <w:t>When compared to non-transparent schemes (in [5]), it can be noted non-transparent schemes they outperform transparent schemes with a clear margin.</w:t>
      </w:r>
    </w:p>
    <w:p w14:paraId="48205BED" w14:textId="3D6E4CC9" w:rsidR="00A96131" w:rsidRPr="009F3338" w:rsidRDefault="00A96131" w:rsidP="00A96131"/>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FD55EE" w14:paraId="1CFCCFF4" w14:textId="77777777" w:rsidTr="001954AE">
        <w:tc>
          <w:tcPr>
            <w:tcW w:w="4927" w:type="dxa"/>
          </w:tcPr>
          <w:p w14:paraId="209F8B8D" w14:textId="77777777" w:rsidR="00FD55EE" w:rsidRDefault="00FD55EE" w:rsidP="009D3E25">
            <w:pPr>
              <w:jc w:val="center"/>
            </w:pPr>
            <w:r w:rsidRPr="002447AE">
              <w:rPr>
                <w:noProof/>
              </w:rPr>
              <w:drawing>
                <wp:inline distT="0" distB="0" distL="0" distR="0" wp14:anchorId="1A1949A9" wp14:editId="62190612">
                  <wp:extent cx="2759746" cy="2069808"/>
                  <wp:effectExtent l="0" t="0" r="2540" b="6985"/>
                  <wp:docPr id="28" name="Picture 2">
                    <a:extLst xmlns:a="http://schemas.openxmlformats.org/drawingml/2006/main">
                      <a:ext uri="{FF2B5EF4-FFF2-40B4-BE49-F238E27FC236}">
                        <a16:creationId xmlns:a16="http://schemas.microsoft.com/office/drawing/2014/main" id="{7B934791-D1BC-4D07-96B5-AC4B3CCB9C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
                            <a:extLst>
                              <a:ext uri="{FF2B5EF4-FFF2-40B4-BE49-F238E27FC236}">
                                <a16:creationId xmlns:a16="http://schemas.microsoft.com/office/drawing/2014/main" id="{7B934791-D1BC-4D07-96B5-AC4B3CCB9CBF}"/>
                              </a:ext>
                            </a:extLst>
                          </pic:cNvPr>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2762692" cy="2072017"/>
                          </a:xfrm>
                          <a:prstGeom prst="rect">
                            <a:avLst/>
                          </a:prstGeom>
                        </pic:spPr>
                      </pic:pic>
                    </a:graphicData>
                  </a:graphic>
                </wp:inline>
              </w:drawing>
            </w:r>
          </w:p>
        </w:tc>
        <w:tc>
          <w:tcPr>
            <w:tcW w:w="4928" w:type="dxa"/>
          </w:tcPr>
          <w:p w14:paraId="23B97651" w14:textId="77777777" w:rsidR="00FD55EE" w:rsidRDefault="00FD55EE" w:rsidP="009D3E25">
            <w:pPr>
              <w:jc w:val="center"/>
            </w:pPr>
            <w:r w:rsidRPr="002447AE">
              <w:rPr>
                <w:noProof/>
              </w:rPr>
              <w:drawing>
                <wp:inline distT="0" distB="0" distL="0" distR="0" wp14:anchorId="3F3F7D8D" wp14:editId="357E16FF">
                  <wp:extent cx="2800062" cy="2100048"/>
                  <wp:effectExtent l="0" t="0" r="635" b="0"/>
                  <wp:docPr id="31" name="Picture 8">
                    <a:extLst xmlns:a="http://schemas.openxmlformats.org/drawingml/2006/main">
                      <a:ext uri="{FF2B5EF4-FFF2-40B4-BE49-F238E27FC236}">
                        <a16:creationId xmlns:a16="http://schemas.microsoft.com/office/drawing/2014/main" id="{434D50DC-F1B4-4A9C-9E74-BDD7144231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8">
                            <a:extLst>
                              <a:ext uri="{FF2B5EF4-FFF2-40B4-BE49-F238E27FC236}">
                                <a16:creationId xmlns:a16="http://schemas.microsoft.com/office/drawing/2014/main" id="{434D50DC-F1B4-4A9C-9E74-BDD714423176}"/>
                              </a:ext>
                            </a:extLst>
                          </pic:cNvPr>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2823471" cy="2117605"/>
                          </a:xfrm>
                          <a:prstGeom prst="rect">
                            <a:avLst/>
                          </a:prstGeom>
                        </pic:spPr>
                      </pic:pic>
                    </a:graphicData>
                  </a:graphic>
                </wp:inline>
              </w:drawing>
            </w:r>
          </w:p>
        </w:tc>
      </w:tr>
      <w:tr w:rsidR="00FD55EE" w14:paraId="6973554F" w14:textId="77777777" w:rsidTr="001954AE">
        <w:tc>
          <w:tcPr>
            <w:tcW w:w="4927" w:type="dxa"/>
          </w:tcPr>
          <w:p w14:paraId="29C284E8" w14:textId="77777777" w:rsidR="00FD55EE" w:rsidRDefault="00FD55EE" w:rsidP="009D3E25">
            <w:pPr>
              <w:jc w:val="center"/>
            </w:pPr>
            <w:r w:rsidRPr="002447AE">
              <w:rPr>
                <w:noProof/>
              </w:rPr>
              <w:lastRenderedPageBreak/>
              <w:drawing>
                <wp:inline distT="0" distB="0" distL="0" distR="0" wp14:anchorId="4C8F2E33" wp14:editId="29D50A55">
                  <wp:extent cx="2808312" cy="2106234"/>
                  <wp:effectExtent l="0" t="0" r="0" b="8890"/>
                  <wp:docPr id="32" name="Picture 13">
                    <a:extLst xmlns:a="http://schemas.openxmlformats.org/drawingml/2006/main">
                      <a:ext uri="{FF2B5EF4-FFF2-40B4-BE49-F238E27FC236}">
                        <a16:creationId xmlns:a16="http://schemas.microsoft.com/office/drawing/2014/main" id="{9FACEFA3-C1D8-4EE9-893A-45743B4F58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3">
                            <a:extLst>
                              <a:ext uri="{FF2B5EF4-FFF2-40B4-BE49-F238E27FC236}">
                                <a16:creationId xmlns:a16="http://schemas.microsoft.com/office/drawing/2014/main" id="{9FACEFA3-C1D8-4EE9-893A-45743B4F58D1}"/>
                              </a:ext>
                            </a:extLst>
                          </pic:cNvPr>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808312" cy="2106234"/>
                          </a:xfrm>
                          <a:prstGeom prst="rect">
                            <a:avLst/>
                          </a:prstGeom>
                        </pic:spPr>
                      </pic:pic>
                    </a:graphicData>
                  </a:graphic>
                </wp:inline>
              </w:drawing>
            </w:r>
          </w:p>
        </w:tc>
        <w:tc>
          <w:tcPr>
            <w:tcW w:w="4928" w:type="dxa"/>
          </w:tcPr>
          <w:p w14:paraId="267173C7" w14:textId="77777777" w:rsidR="00FD55EE" w:rsidRDefault="00FD55EE" w:rsidP="009D3E25">
            <w:pPr>
              <w:jc w:val="center"/>
            </w:pPr>
            <w:r w:rsidRPr="002447AE">
              <w:rPr>
                <w:noProof/>
              </w:rPr>
              <w:drawing>
                <wp:inline distT="0" distB="0" distL="0" distR="0" wp14:anchorId="210932A9" wp14:editId="695C1D70">
                  <wp:extent cx="2814174" cy="2110630"/>
                  <wp:effectExtent l="0" t="0" r="5715" b="4445"/>
                  <wp:docPr id="30" name="Picture 3">
                    <a:extLst xmlns:a="http://schemas.openxmlformats.org/drawingml/2006/main">
                      <a:ext uri="{FF2B5EF4-FFF2-40B4-BE49-F238E27FC236}">
                        <a16:creationId xmlns:a16="http://schemas.microsoft.com/office/drawing/2014/main" id="{8EDC519B-7669-4951-A5C8-45E0489215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
                            <a:extLst>
                              <a:ext uri="{FF2B5EF4-FFF2-40B4-BE49-F238E27FC236}">
                                <a16:creationId xmlns:a16="http://schemas.microsoft.com/office/drawing/2014/main" id="{8EDC519B-7669-4951-A5C8-45E04892158E}"/>
                              </a:ext>
                            </a:extLst>
                          </pic:cNvPr>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2826953" cy="2120214"/>
                          </a:xfrm>
                          <a:prstGeom prst="rect">
                            <a:avLst/>
                          </a:prstGeom>
                        </pic:spPr>
                      </pic:pic>
                    </a:graphicData>
                  </a:graphic>
                </wp:inline>
              </w:drawing>
            </w:r>
          </w:p>
        </w:tc>
      </w:tr>
      <w:tr w:rsidR="00FD55EE" w14:paraId="7C5F6C15" w14:textId="77777777" w:rsidTr="001954AE">
        <w:tc>
          <w:tcPr>
            <w:tcW w:w="9855" w:type="dxa"/>
            <w:gridSpan w:val="2"/>
          </w:tcPr>
          <w:p w14:paraId="089CA480" w14:textId="77777777" w:rsidR="00FD55EE" w:rsidRPr="009F3338" w:rsidRDefault="00FD55EE" w:rsidP="009D3E25">
            <w:pPr>
              <w:jc w:val="center"/>
            </w:pPr>
            <w:r w:rsidRPr="002447AE">
              <w:rPr>
                <w:noProof/>
              </w:rPr>
              <w:drawing>
                <wp:inline distT="0" distB="0" distL="0" distR="0" wp14:anchorId="26E1D738" wp14:editId="4E4D0A6B">
                  <wp:extent cx="2668404" cy="2001304"/>
                  <wp:effectExtent l="0" t="0" r="0" b="0"/>
                  <wp:docPr id="34" name="Picture 19">
                    <a:extLst xmlns:a="http://schemas.openxmlformats.org/drawingml/2006/main">
                      <a:ext uri="{FF2B5EF4-FFF2-40B4-BE49-F238E27FC236}">
                        <a16:creationId xmlns:a16="http://schemas.microsoft.com/office/drawing/2014/main" id="{ED044FAF-7703-455D-BB6D-E38FD6BD7B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9">
                            <a:extLst>
                              <a:ext uri="{FF2B5EF4-FFF2-40B4-BE49-F238E27FC236}">
                                <a16:creationId xmlns:a16="http://schemas.microsoft.com/office/drawing/2014/main" id="{ED044FAF-7703-455D-BB6D-E38FD6BD7B88}"/>
                              </a:ext>
                            </a:extLst>
                          </pic:cNvPr>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674992" cy="2006245"/>
                          </a:xfrm>
                          <a:prstGeom prst="rect">
                            <a:avLst/>
                          </a:prstGeom>
                        </pic:spPr>
                      </pic:pic>
                    </a:graphicData>
                  </a:graphic>
                </wp:inline>
              </w:drawing>
            </w:r>
          </w:p>
        </w:tc>
      </w:tr>
    </w:tbl>
    <w:p w14:paraId="73C25A8F" w14:textId="5ADD4D40" w:rsidR="00FD55EE" w:rsidRDefault="00FD55EE" w:rsidP="00FD55EE">
      <w:r w:rsidRPr="009249EA">
        <w:rPr>
          <w:b/>
          <w:bCs/>
        </w:rPr>
        <w:t xml:space="preserve">Figure </w:t>
      </w:r>
      <w:r w:rsidR="00CB111D">
        <w:rPr>
          <w:b/>
        </w:rPr>
        <w:t>4</w:t>
      </w:r>
      <w:r w:rsidR="00CB111D">
        <w:t xml:space="preserve"> </w:t>
      </w:r>
      <w:r>
        <w:rPr>
          <w:rStyle w:val="normaltextrun"/>
          <w:bdr w:val="none" w:sz="0" w:space="0" w:color="auto" w:frame="1"/>
          <w:lang w:val="en-US"/>
        </w:rPr>
        <w:t>Required MPR for 100 MHz channel, 30 kHz SCS with the evaluated filters, for 16 PRB (top left), 32 PRB (top right), 64 PRB (middle left) and 128 PRB (middle right) and 256 PRB (bottom)</w:t>
      </w:r>
    </w:p>
    <w:p w14:paraId="021926C0" w14:textId="77777777" w:rsidR="00FD55EE" w:rsidRDefault="00FD55EE" w:rsidP="00FD55EE">
      <w:pPr>
        <w:rPr>
          <w:b/>
          <w:bCs/>
        </w:rPr>
      </w:pPr>
    </w:p>
    <w:p w14:paraId="1B52F144" w14:textId="0ECAFDD4" w:rsidR="00B966A1" w:rsidRDefault="00B966A1" w:rsidP="00B966A1">
      <w:r>
        <w:rPr>
          <w:b/>
          <w:bCs/>
        </w:rPr>
        <w:t xml:space="preserve">Observation </w:t>
      </w:r>
      <w:r w:rsidR="00347B86">
        <w:rPr>
          <w:b/>
          <w:bCs/>
        </w:rPr>
        <w:t>4</w:t>
      </w:r>
      <w:r>
        <w:rPr>
          <w:b/>
          <w:bCs/>
        </w:rPr>
        <w:t xml:space="preserve">: </w:t>
      </w:r>
      <w:r>
        <w:t>There are no major differences in OBO performance between 20 MHz CBW and 100 MHz CBW cases.</w:t>
      </w:r>
    </w:p>
    <w:p w14:paraId="66706719" w14:textId="596C589D" w:rsidR="00FD55EE" w:rsidRDefault="00FD55EE" w:rsidP="00FD55EE">
      <w:pPr>
        <w:pStyle w:val="Heading2"/>
        <w:rPr>
          <w:lang w:val="da-DK"/>
        </w:rPr>
      </w:pPr>
      <w:r>
        <w:rPr>
          <w:lang w:val="da-DK"/>
        </w:rPr>
        <w:t>3</w:t>
      </w:r>
      <w:r w:rsidRPr="0009534F">
        <w:rPr>
          <w:lang w:val="da-DK"/>
        </w:rPr>
        <w:t>.2 FR2 MPR results for FDSS</w:t>
      </w:r>
    </w:p>
    <w:p w14:paraId="538375B8" w14:textId="0B61B410" w:rsidR="007D42FB" w:rsidRDefault="007D42FB" w:rsidP="007D42FB">
      <w:r>
        <w:t>Simulation results with required MPR for FR2 are shown in this section. For completeness, the required MPR for legacy DFT-s-OFDM (i.e., without FDSS) is included in the figures.</w:t>
      </w:r>
    </w:p>
    <w:p w14:paraId="01301083" w14:textId="3AE1C1B3" w:rsidR="00FD55EE" w:rsidRDefault="00FD55EE" w:rsidP="00FD55EE">
      <w:pPr>
        <w:pStyle w:val="Heading2"/>
      </w:pPr>
      <w:r>
        <w:t>3.2.1 FR2 MPR</w:t>
      </w:r>
    </w:p>
    <w:p w14:paraId="2BF630AE" w14:textId="76E97733" w:rsidR="00FD55EE" w:rsidRDefault="00FD55EE" w:rsidP="00FD55EE">
      <w:r>
        <w:t xml:space="preserve">Figure </w:t>
      </w:r>
      <w:r w:rsidR="00CB111D">
        <w:t xml:space="preserve">5 </w:t>
      </w:r>
      <w:r>
        <w:t xml:space="preserve">shows the required MPR for different combinations of filter and extensions in the case of 16, 32, 64, 128 and 256 PRBs. </w:t>
      </w:r>
      <w:r w:rsidR="003A5CAA">
        <w:rPr>
          <w:b/>
          <w:bCs/>
        </w:rPr>
        <w:t xml:space="preserve">Transparent schemes are </w:t>
      </w:r>
      <w:r w:rsidR="001844E4">
        <w:rPr>
          <w:b/>
          <w:bCs/>
        </w:rPr>
        <w:t>marked with “0%” (extension).</w:t>
      </w:r>
      <w:r w:rsidR="003A5CAA">
        <w:rPr>
          <w:b/>
          <w:bCs/>
        </w:rPr>
        <w:t xml:space="preserve"> </w:t>
      </w:r>
      <w:r w:rsidR="001844E4">
        <w:t>D</w:t>
      </w:r>
      <w:r>
        <w:t>ifferent filter-extension combinations offer the lowest MPR depending on the allocation size. Overall, [0.335 1 0.335] with 37.5% extension offers a good performance over the evaluated allocations. TRRC and [0.335 1 0.335] with 25% extension are overall a good filter-extension choice.</w:t>
      </w:r>
    </w:p>
    <w:p w14:paraId="1EB65ACE" w14:textId="77777777" w:rsidR="00FD55EE" w:rsidRPr="00E04E68" w:rsidRDefault="00FD55EE" w:rsidP="00FD55EE"/>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FD55EE" w14:paraId="726D4D06" w14:textId="77777777" w:rsidTr="001954AE">
        <w:tc>
          <w:tcPr>
            <w:tcW w:w="4927" w:type="dxa"/>
          </w:tcPr>
          <w:p w14:paraId="54C65CC6" w14:textId="77777777" w:rsidR="00FD55EE" w:rsidRDefault="00FD55EE" w:rsidP="001954AE">
            <w:r w:rsidRPr="00E13009">
              <w:rPr>
                <w:noProof/>
              </w:rPr>
              <w:lastRenderedPageBreak/>
              <w:drawing>
                <wp:inline distT="0" distB="0" distL="0" distR="0" wp14:anchorId="4032699D" wp14:editId="690A9502">
                  <wp:extent cx="2376264" cy="2230481"/>
                  <wp:effectExtent l="0" t="0" r="0" b="0"/>
                  <wp:docPr id="40" name="Picture 2">
                    <a:extLst xmlns:a="http://schemas.openxmlformats.org/drawingml/2006/main">
                      <a:ext uri="{FF2B5EF4-FFF2-40B4-BE49-F238E27FC236}">
                        <a16:creationId xmlns:a16="http://schemas.microsoft.com/office/drawing/2014/main" id="{8B2212CC-B9DD-4357-A3DE-0232FFD026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B2212CC-B9DD-4357-A3DE-0232FFD02680}"/>
                              </a:ext>
                            </a:extLst>
                          </pic:cNvPr>
                          <pic:cNvPicPr>
                            <a:picLocks noChangeAspect="1"/>
                          </pic:cNvPicPr>
                        </pic:nvPicPr>
                        <pic:blipFill>
                          <a:blip r:embed="rId30"/>
                          <a:stretch>
                            <a:fillRect/>
                          </a:stretch>
                        </pic:blipFill>
                        <pic:spPr>
                          <a:xfrm>
                            <a:off x="0" y="0"/>
                            <a:ext cx="2376264" cy="2230481"/>
                          </a:xfrm>
                          <a:prstGeom prst="rect">
                            <a:avLst/>
                          </a:prstGeom>
                        </pic:spPr>
                      </pic:pic>
                    </a:graphicData>
                  </a:graphic>
                </wp:inline>
              </w:drawing>
            </w:r>
          </w:p>
        </w:tc>
        <w:tc>
          <w:tcPr>
            <w:tcW w:w="4928" w:type="dxa"/>
          </w:tcPr>
          <w:p w14:paraId="58E20882" w14:textId="77777777" w:rsidR="00FD55EE" w:rsidRDefault="00FD55EE" w:rsidP="001954AE">
            <w:r w:rsidRPr="00E13009">
              <w:rPr>
                <w:noProof/>
              </w:rPr>
              <w:drawing>
                <wp:inline distT="0" distB="0" distL="0" distR="0" wp14:anchorId="560359EC" wp14:editId="599D97A9">
                  <wp:extent cx="2666028" cy="2499742"/>
                  <wp:effectExtent l="0" t="0" r="0" b="0"/>
                  <wp:docPr id="41" name="Picture 4">
                    <a:extLst xmlns:a="http://schemas.openxmlformats.org/drawingml/2006/main">
                      <a:ext uri="{FF2B5EF4-FFF2-40B4-BE49-F238E27FC236}">
                        <a16:creationId xmlns:a16="http://schemas.microsoft.com/office/drawing/2014/main" id="{3DEB531E-2E07-4F9A-9DDE-F083741F9F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DEB531E-2E07-4F9A-9DDE-F083741F9F76}"/>
                              </a:ext>
                            </a:extLst>
                          </pic:cNvPr>
                          <pic:cNvPicPr>
                            <a:picLocks noChangeAspect="1"/>
                          </pic:cNvPicPr>
                        </pic:nvPicPr>
                        <pic:blipFill>
                          <a:blip r:embed="rId31"/>
                          <a:stretch>
                            <a:fillRect/>
                          </a:stretch>
                        </pic:blipFill>
                        <pic:spPr>
                          <a:xfrm>
                            <a:off x="0" y="0"/>
                            <a:ext cx="2666028" cy="2499742"/>
                          </a:xfrm>
                          <a:prstGeom prst="rect">
                            <a:avLst/>
                          </a:prstGeom>
                        </pic:spPr>
                      </pic:pic>
                    </a:graphicData>
                  </a:graphic>
                </wp:inline>
              </w:drawing>
            </w:r>
          </w:p>
        </w:tc>
      </w:tr>
      <w:tr w:rsidR="00FD55EE" w14:paraId="49894FFE" w14:textId="77777777" w:rsidTr="001954AE">
        <w:tc>
          <w:tcPr>
            <w:tcW w:w="4927" w:type="dxa"/>
          </w:tcPr>
          <w:p w14:paraId="6630CB4D" w14:textId="77777777" w:rsidR="00FD55EE" w:rsidRDefault="00FD55EE" w:rsidP="001954AE">
            <w:r w:rsidRPr="00E13009">
              <w:rPr>
                <w:noProof/>
              </w:rPr>
              <w:drawing>
                <wp:inline distT="0" distB="0" distL="0" distR="0" wp14:anchorId="0DD021F0" wp14:editId="04B2AB1D">
                  <wp:extent cx="2613547" cy="2450534"/>
                  <wp:effectExtent l="0" t="0" r="0" b="0"/>
                  <wp:docPr id="42" name="Picture 8">
                    <a:extLst xmlns:a="http://schemas.openxmlformats.org/drawingml/2006/main">
                      <a:ext uri="{FF2B5EF4-FFF2-40B4-BE49-F238E27FC236}">
                        <a16:creationId xmlns:a16="http://schemas.microsoft.com/office/drawing/2014/main" id="{3041EC2C-6401-496A-A6EA-F3AFB9281E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041EC2C-6401-496A-A6EA-F3AFB9281EC6}"/>
                              </a:ext>
                            </a:extLst>
                          </pic:cNvPr>
                          <pic:cNvPicPr>
                            <a:picLocks noChangeAspect="1"/>
                          </pic:cNvPicPr>
                        </pic:nvPicPr>
                        <pic:blipFill>
                          <a:blip r:embed="rId32"/>
                          <a:stretch>
                            <a:fillRect/>
                          </a:stretch>
                        </pic:blipFill>
                        <pic:spPr>
                          <a:xfrm>
                            <a:off x="0" y="0"/>
                            <a:ext cx="2613547" cy="2450534"/>
                          </a:xfrm>
                          <a:prstGeom prst="rect">
                            <a:avLst/>
                          </a:prstGeom>
                        </pic:spPr>
                      </pic:pic>
                    </a:graphicData>
                  </a:graphic>
                </wp:inline>
              </w:drawing>
            </w:r>
          </w:p>
        </w:tc>
        <w:tc>
          <w:tcPr>
            <w:tcW w:w="4928" w:type="dxa"/>
          </w:tcPr>
          <w:p w14:paraId="78F42701" w14:textId="77777777" w:rsidR="00FD55EE" w:rsidRDefault="00FD55EE" w:rsidP="001954AE">
            <w:r w:rsidRPr="00E13009">
              <w:rPr>
                <w:noProof/>
              </w:rPr>
              <w:drawing>
                <wp:inline distT="0" distB="0" distL="0" distR="0" wp14:anchorId="555B307B" wp14:editId="265FBA53">
                  <wp:extent cx="2666028" cy="2499742"/>
                  <wp:effectExtent l="0" t="0" r="0" b="0"/>
                  <wp:docPr id="43" name="Picture 11">
                    <a:extLst xmlns:a="http://schemas.openxmlformats.org/drawingml/2006/main">
                      <a:ext uri="{FF2B5EF4-FFF2-40B4-BE49-F238E27FC236}">
                        <a16:creationId xmlns:a16="http://schemas.microsoft.com/office/drawing/2014/main" id="{C82C1BFB-177D-49D7-B72C-2BA5F4CB57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C82C1BFB-177D-49D7-B72C-2BA5F4CB5750}"/>
                              </a:ext>
                            </a:extLst>
                          </pic:cNvPr>
                          <pic:cNvPicPr>
                            <a:picLocks noChangeAspect="1"/>
                          </pic:cNvPicPr>
                        </pic:nvPicPr>
                        <pic:blipFill>
                          <a:blip r:embed="rId33"/>
                          <a:stretch>
                            <a:fillRect/>
                          </a:stretch>
                        </pic:blipFill>
                        <pic:spPr>
                          <a:xfrm>
                            <a:off x="0" y="0"/>
                            <a:ext cx="2666028" cy="2499742"/>
                          </a:xfrm>
                          <a:prstGeom prst="rect">
                            <a:avLst/>
                          </a:prstGeom>
                        </pic:spPr>
                      </pic:pic>
                    </a:graphicData>
                  </a:graphic>
                </wp:inline>
              </w:drawing>
            </w:r>
          </w:p>
        </w:tc>
      </w:tr>
      <w:tr w:rsidR="00FD55EE" w14:paraId="184BB4C3" w14:textId="77777777" w:rsidTr="001954AE">
        <w:tc>
          <w:tcPr>
            <w:tcW w:w="9855" w:type="dxa"/>
            <w:gridSpan w:val="2"/>
          </w:tcPr>
          <w:p w14:paraId="33CE9C37" w14:textId="77777777" w:rsidR="00FD55EE" w:rsidRPr="009F3338" w:rsidRDefault="00FD55EE" w:rsidP="001954AE">
            <w:pPr>
              <w:jc w:val="center"/>
            </w:pPr>
            <w:r w:rsidRPr="00E13009">
              <w:rPr>
                <w:noProof/>
              </w:rPr>
              <w:drawing>
                <wp:inline distT="0" distB="0" distL="0" distR="0" wp14:anchorId="417BBB3F" wp14:editId="42CB4976">
                  <wp:extent cx="2742826" cy="2571750"/>
                  <wp:effectExtent l="0" t="0" r="0" b="0"/>
                  <wp:docPr id="44" name="Picture 13">
                    <a:extLst xmlns:a="http://schemas.openxmlformats.org/drawingml/2006/main">
                      <a:ext uri="{FF2B5EF4-FFF2-40B4-BE49-F238E27FC236}">
                        <a16:creationId xmlns:a16="http://schemas.microsoft.com/office/drawing/2014/main" id="{4971D74D-7FDF-4002-AEFE-649D53A00F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4971D74D-7FDF-4002-AEFE-649D53A00F5D}"/>
                              </a:ext>
                            </a:extLst>
                          </pic:cNvPr>
                          <pic:cNvPicPr>
                            <a:picLocks noChangeAspect="1"/>
                          </pic:cNvPicPr>
                        </pic:nvPicPr>
                        <pic:blipFill>
                          <a:blip r:embed="rId34"/>
                          <a:stretch>
                            <a:fillRect/>
                          </a:stretch>
                        </pic:blipFill>
                        <pic:spPr>
                          <a:xfrm>
                            <a:off x="0" y="0"/>
                            <a:ext cx="2742826" cy="2571750"/>
                          </a:xfrm>
                          <a:prstGeom prst="rect">
                            <a:avLst/>
                          </a:prstGeom>
                        </pic:spPr>
                      </pic:pic>
                    </a:graphicData>
                  </a:graphic>
                </wp:inline>
              </w:drawing>
            </w:r>
          </w:p>
        </w:tc>
      </w:tr>
    </w:tbl>
    <w:p w14:paraId="774832BB" w14:textId="0629AF19" w:rsidR="00FD55EE" w:rsidRDefault="00FD55EE" w:rsidP="00FD55EE">
      <w:pPr>
        <w:rPr>
          <w:rStyle w:val="normaltextrun"/>
          <w:bdr w:val="none" w:sz="0" w:space="0" w:color="auto" w:frame="1"/>
          <w:lang w:val="en-US"/>
        </w:rPr>
      </w:pPr>
      <w:r w:rsidRPr="009249EA">
        <w:rPr>
          <w:b/>
          <w:bCs/>
        </w:rPr>
        <w:t xml:space="preserve">Figure </w:t>
      </w:r>
      <w:r w:rsidR="00CB111D">
        <w:rPr>
          <w:b/>
        </w:rPr>
        <w:t>5</w:t>
      </w:r>
      <w:r w:rsidR="00CB111D">
        <w:t xml:space="preserve"> </w:t>
      </w:r>
      <w:r>
        <w:rPr>
          <w:rStyle w:val="normaltextrun"/>
          <w:bdr w:val="none" w:sz="0" w:space="0" w:color="auto" w:frame="1"/>
          <w:lang w:val="en-US"/>
        </w:rPr>
        <w:t>Required MPR for 400 MHz channel, 120 kHz SCS with the evaluated filters, for 16 PRB (top left), 32 PRB (top right), 64 PRB (middle left) and 128 PRB (middle right) and 256 PRB (bottom)</w:t>
      </w:r>
    </w:p>
    <w:p w14:paraId="5C348CA5" w14:textId="77777777" w:rsidR="00347B86" w:rsidRDefault="00347B86" w:rsidP="00FD55EE"/>
    <w:p w14:paraId="698832C4" w14:textId="457D4FEB" w:rsidR="00005945" w:rsidRDefault="00005945" w:rsidP="00005945">
      <w:pPr>
        <w:rPr>
          <w:lang w:val="en-US"/>
        </w:rPr>
      </w:pPr>
      <w:r>
        <w:rPr>
          <w:b/>
          <w:bCs/>
        </w:rPr>
        <w:t xml:space="preserve">Observation 5: </w:t>
      </w:r>
      <w:r>
        <w:rPr>
          <w:lang w:val="en-US"/>
        </w:rPr>
        <w:t>Non-transparent schemes outperform transparent schemes with a clear margin in FR2.</w:t>
      </w:r>
    </w:p>
    <w:p w14:paraId="69A62757" w14:textId="77777777" w:rsidR="00171904" w:rsidRPr="001F7F2C" w:rsidRDefault="00171904" w:rsidP="00484805">
      <w:pPr>
        <w:pStyle w:val="ListParagraph"/>
        <w:spacing w:after="0"/>
        <w:jc w:val="both"/>
        <w:rPr>
          <w:rStyle w:val="normaltextrun"/>
          <w:i/>
          <w:iCs/>
        </w:rPr>
      </w:pPr>
    </w:p>
    <w:p w14:paraId="4505635A" w14:textId="6D081FA6" w:rsidR="002F1940" w:rsidRDefault="006D3D88" w:rsidP="00AA7654">
      <w:pPr>
        <w:pStyle w:val="Heading1"/>
        <w:rPr>
          <w:szCs w:val="36"/>
        </w:rPr>
      </w:pPr>
      <w:r>
        <w:rPr>
          <w:szCs w:val="36"/>
        </w:rPr>
        <w:lastRenderedPageBreak/>
        <w:t>4.</w:t>
      </w:r>
      <w:r w:rsidR="002F1940">
        <w:rPr>
          <w:szCs w:val="36"/>
        </w:rPr>
        <w:tab/>
      </w:r>
      <w:bookmarkStart w:id="4" w:name="OLE_LINK53"/>
      <w:bookmarkStart w:id="5" w:name="OLE_LINK54"/>
      <w:r w:rsidR="00AA7654">
        <w:rPr>
          <w:szCs w:val="36"/>
        </w:rPr>
        <w:t>Conclusion</w:t>
      </w:r>
    </w:p>
    <w:p w14:paraId="7C527D13" w14:textId="77777777" w:rsidR="009B751D" w:rsidRDefault="009B751D" w:rsidP="002E54E0">
      <w:pPr>
        <w:spacing w:after="0"/>
      </w:pPr>
      <w:r>
        <w:t>In this contribution we provided preliminary results of the UE transmitter performance for power domain enhancements. The focus of this paper was on transparent schemes. Based on the results we make the following observations:</w:t>
      </w:r>
    </w:p>
    <w:p w14:paraId="6DD1302C" w14:textId="5D0AA46B" w:rsidR="009B751D" w:rsidRDefault="009B751D" w:rsidP="002E54E0">
      <w:pPr>
        <w:spacing w:after="0"/>
        <w:rPr>
          <w:rStyle w:val="normaltextrun"/>
          <w:color w:val="000000"/>
          <w:shd w:val="clear" w:color="auto" w:fill="FFFFFF"/>
          <w:lang w:val="en-US"/>
        </w:rPr>
      </w:pPr>
      <w:r>
        <w:t xml:space="preserve"> </w:t>
      </w:r>
    </w:p>
    <w:p w14:paraId="523DB059" w14:textId="77777777" w:rsidR="00CB111D" w:rsidRDefault="00CB111D" w:rsidP="00CB111D">
      <w:r>
        <w:rPr>
          <w:b/>
          <w:bCs/>
        </w:rPr>
        <w:t xml:space="preserve">Observation 1: </w:t>
      </w:r>
      <w:r>
        <w:t xml:space="preserve">It can be noted that OBO gain from transparent schemes (compared to the case without filter) is typically less than 1 dB. For the largest RB allocations, the OBO gain is about 1.5 dB. </w:t>
      </w:r>
    </w:p>
    <w:p w14:paraId="23A332C1" w14:textId="77777777" w:rsidR="00CB111D" w:rsidRDefault="00CB111D" w:rsidP="00CB111D">
      <w:pPr>
        <w:rPr>
          <w:lang w:val="en-US"/>
        </w:rPr>
      </w:pPr>
      <w:r>
        <w:rPr>
          <w:b/>
          <w:bCs/>
        </w:rPr>
        <w:t xml:space="preserve">Observation 2: </w:t>
      </w:r>
      <w:r>
        <w:rPr>
          <w:lang w:val="en-US"/>
        </w:rPr>
        <w:t xml:space="preserve">When compared to non-transparent schemes (in [5]), it can be noted that non-transparent schemes outperform transparent schemes with a clear margin. </w:t>
      </w:r>
    </w:p>
    <w:p w14:paraId="46DEE995" w14:textId="77777777" w:rsidR="00CB111D" w:rsidRPr="00F74608" w:rsidRDefault="00CB111D" w:rsidP="00CB111D">
      <w:pPr>
        <w:rPr>
          <w:b/>
          <w:bCs/>
          <w:lang w:val="en-US"/>
        </w:rPr>
      </w:pPr>
      <w:r>
        <w:rPr>
          <w:b/>
          <w:bCs/>
          <w:lang w:val="en-US"/>
        </w:rPr>
        <w:t xml:space="preserve">Observation 3: </w:t>
      </w:r>
      <w:r>
        <w:rPr>
          <w:lang w:val="en-US"/>
        </w:rPr>
        <w:t>Furthermore, as shown in [5], transparent schemes don’t provide net gain with QPSK (in other words, OBO gain &lt; Rx loss).</w:t>
      </w:r>
    </w:p>
    <w:p w14:paraId="6D0CF11F" w14:textId="77777777" w:rsidR="00CB111D" w:rsidRDefault="00CB111D" w:rsidP="00CB111D">
      <w:r>
        <w:rPr>
          <w:b/>
          <w:bCs/>
        </w:rPr>
        <w:t xml:space="preserve">Observation 4: </w:t>
      </w:r>
      <w:r>
        <w:t>For similar FDRA, OBO behaviour is very similar between different SCSs.</w:t>
      </w:r>
    </w:p>
    <w:p w14:paraId="0B00FAAA" w14:textId="77777777" w:rsidR="00CB111D" w:rsidRDefault="00CB111D" w:rsidP="00CB111D">
      <w:pPr>
        <w:rPr>
          <w:lang w:val="en-US"/>
        </w:rPr>
      </w:pPr>
      <w:r>
        <w:rPr>
          <w:b/>
          <w:bCs/>
        </w:rPr>
        <w:t xml:space="preserve">Observation 5: </w:t>
      </w:r>
      <w:r>
        <w:rPr>
          <w:lang w:val="en-US"/>
        </w:rPr>
        <w:t>Non-transparent schemes outperform transparent schemes with a clear margin in FR2.</w:t>
      </w:r>
    </w:p>
    <w:p w14:paraId="4FEB7888" w14:textId="6968A1E9" w:rsidR="00AA7654" w:rsidRDefault="00AA7654" w:rsidP="00AA7654">
      <w:pPr>
        <w:pStyle w:val="Heading1"/>
      </w:pPr>
      <w:r>
        <w:t>References</w:t>
      </w:r>
    </w:p>
    <w:p w14:paraId="197CAB7D" w14:textId="6F9F661C" w:rsidR="00290FCD" w:rsidRDefault="00290FCD" w:rsidP="00643EE9">
      <w:pPr>
        <w:pStyle w:val="ListParagraph"/>
        <w:numPr>
          <w:ilvl w:val="0"/>
          <w:numId w:val="5"/>
        </w:numPr>
        <w:overflowPunct/>
        <w:autoSpaceDE/>
        <w:autoSpaceDN/>
        <w:adjustRightInd/>
        <w:spacing w:after="0"/>
        <w:textAlignment w:val="auto"/>
        <w:rPr>
          <w:lang w:val="en-US"/>
        </w:rPr>
      </w:pPr>
      <w:bookmarkStart w:id="6" w:name="_Ref67429389"/>
      <w:r>
        <w:rPr>
          <w:lang w:val="en-US"/>
        </w:rPr>
        <w:t>RP-</w:t>
      </w:r>
      <w:r w:rsidR="00276DAC">
        <w:rPr>
          <w:lang w:val="en-US"/>
        </w:rPr>
        <w:t>213579</w:t>
      </w:r>
      <w:r w:rsidR="00DE1B56">
        <w:rPr>
          <w:lang w:val="en-US"/>
        </w:rPr>
        <w:t>, “</w:t>
      </w:r>
      <w:bookmarkEnd w:id="6"/>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661228C7" w14:textId="0C697C1A" w:rsidR="0074258F" w:rsidRDefault="00F10BAE" w:rsidP="00643EE9">
      <w:pPr>
        <w:pStyle w:val="ListParagraph"/>
        <w:numPr>
          <w:ilvl w:val="0"/>
          <w:numId w:val="5"/>
        </w:numPr>
        <w:overflowPunct/>
        <w:autoSpaceDE/>
        <w:autoSpaceDN/>
        <w:adjustRightInd/>
        <w:spacing w:after="0"/>
        <w:textAlignment w:val="auto"/>
        <w:rPr>
          <w:lang w:val="en-US"/>
        </w:rPr>
      </w:pPr>
      <w:r w:rsidRPr="00F10BAE">
        <w:rPr>
          <w:lang w:val="en-US"/>
        </w:rPr>
        <w:t>R4-2215515</w:t>
      </w:r>
      <w:r w:rsidR="0074258F" w:rsidRPr="00D22158">
        <w:rPr>
          <w:lang w:val="en-US"/>
        </w:rPr>
        <w:t>, “</w:t>
      </w:r>
      <w:r w:rsidR="00F41F61">
        <w:rPr>
          <w:i/>
          <w:iCs/>
          <w:lang w:val="en-US"/>
        </w:rPr>
        <w:t>Enhancements to reduce MPR/PAR</w:t>
      </w:r>
      <w:r w:rsidR="0074258F" w:rsidRPr="00D22158">
        <w:rPr>
          <w:lang w:val="en-US"/>
        </w:rPr>
        <w:t xml:space="preserve">”, Nokia, </w:t>
      </w:r>
      <w:r w:rsidR="002467A3" w:rsidRPr="005C6436">
        <w:t xml:space="preserve">Nokia, </w:t>
      </w:r>
      <w:r w:rsidR="002467A3" w:rsidRPr="00AD1A0A">
        <w:t>Nokia Shanghai Bell</w:t>
      </w:r>
      <w:r w:rsidR="0074258F" w:rsidRPr="00D22158">
        <w:rPr>
          <w:lang w:val="en-US"/>
        </w:rPr>
        <w:t xml:space="preserve"> </w:t>
      </w:r>
    </w:p>
    <w:p w14:paraId="4095A299" w14:textId="3C4BE26C" w:rsidR="001F7F2C" w:rsidRPr="001F7F2C" w:rsidRDefault="000D06F1" w:rsidP="00643EE9">
      <w:pPr>
        <w:pStyle w:val="ListParagraph"/>
        <w:numPr>
          <w:ilvl w:val="0"/>
          <w:numId w:val="5"/>
        </w:numPr>
        <w:overflowPunct/>
        <w:autoSpaceDE/>
        <w:autoSpaceDN/>
        <w:adjustRightInd/>
        <w:spacing w:after="0"/>
        <w:textAlignment w:val="auto"/>
        <w:rPr>
          <w:lang w:val="en-US"/>
        </w:rPr>
      </w:pPr>
      <w:hyperlink r:id="rId35" w:history="1">
        <w:r w:rsidR="001F7F2C">
          <w:rPr>
            <w:rStyle w:val="Hyperlink"/>
            <w:sz w:val="21"/>
            <w:szCs w:val="21"/>
            <w:lang w:val="en-US" w:eastAsia="zh-CN"/>
          </w:rPr>
          <w:t>R4-2217745</w:t>
        </w:r>
      </w:hyperlink>
      <w:r w:rsidR="001F7F2C">
        <w:rPr>
          <w:i/>
          <w:iCs/>
          <w:lang w:val="en-US" w:eastAsia="en-US"/>
        </w:rPr>
        <w:t>, “</w:t>
      </w:r>
      <w:r w:rsidR="001F7F2C" w:rsidRPr="001F7F2C">
        <w:rPr>
          <w:i/>
          <w:iCs/>
          <w:lang w:val="en-US" w:eastAsia="en-US"/>
        </w:rPr>
        <w:t>WF on enhancements to reduce MPR/PAR</w:t>
      </w:r>
      <w:r w:rsidR="001F7F2C">
        <w:rPr>
          <w:lang w:val="en-US" w:eastAsia="en-US"/>
        </w:rPr>
        <w:t xml:space="preserve">”, </w:t>
      </w:r>
      <w:r w:rsidR="001F7F2C" w:rsidRPr="00D22158">
        <w:rPr>
          <w:lang w:val="en-US"/>
        </w:rPr>
        <w:t xml:space="preserve">Nokia, </w:t>
      </w:r>
      <w:r w:rsidR="001F7F2C" w:rsidRPr="005C6436">
        <w:t xml:space="preserve">Nokia, </w:t>
      </w:r>
      <w:r w:rsidR="001F7F2C" w:rsidRPr="00AD1A0A">
        <w:t>Nokia Shanghai Bell</w:t>
      </w:r>
    </w:p>
    <w:p w14:paraId="45CAAEA9" w14:textId="56F329F4" w:rsidR="001F7F2C" w:rsidRPr="00BD64D4" w:rsidRDefault="000D06F1" w:rsidP="00643EE9">
      <w:pPr>
        <w:pStyle w:val="ListParagraph"/>
        <w:numPr>
          <w:ilvl w:val="0"/>
          <w:numId w:val="5"/>
        </w:numPr>
        <w:overflowPunct/>
        <w:autoSpaceDE/>
        <w:autoSpaceDN/>
        <w:adjustRightInd/>
        <w:spacing w:after="0"/>
        <w:textAlignment w:val="auto"/>
        <w:rPr>
          <w:lang w:val="en-US"/>
        </w:rPr>
      </w:pPr>
      <w:hyperlink r:id="rId36" w:history="1">
        <w:r w:rsidR="001F7F2C">
          <w:rPr>
            <w:rStyle w:val="Hyperlink"/>
            <w:lang w:val="en-US" w:eastAsia="en-US"/>
          </w:rPr>
          <w:t>R1-2210326</w:t>
        </w:r>
      </w:hyperlink>
      <w:r w:rsidR="001F7F2C">
        <w:rPr>
          <w:lang w:val="en-US" w:eastAsia="en-US"/>
        </w:rPr>
        <w:t>, “</w:t>
      </w:r>
      <w:r w:rsidR="001F7F2C" w:rsidRPr="001F7F2C">
        <w:rPr>
          <w:i/>
          <w:iCs/>
          <w:lang w:val="en-US" w:eastAsia="en-US"/>
        </w:rPr>
        <w:t>Final FL summary of power domain enhancements (AI 9.14.2)</w:t>
      </w:r>
      <w:r w:rsidR="001F7F2C">
        <w:rPr>
          <w:lang w:val="en-US" w:eastAsia="en-US"/>
        </w:rPr>
        <w:t>”, Moderator (</w:t>
      </w:r>
      <w:r w:rsidR="001F7F2C" w:rsidRPr="00D22158">
        <w:rPr>
          <w:lang w:val="en-US"/>
        </w:rPr>
        <w:t xml:space="preserve">Nokia, </w:t>
      </w:r>
      <w:r w:rsidR="001F7F2C" w:rsidRPr="005C6436">
        <w:t xml:space="preserve">Nokia, </w:t>
      </w:r>
      <w:r w:rsidR="001F7F2C" w:rsidRPr="00AD1A0A">
        <w:t>Nokia Shanghai Bell</w:t>
      </w:r>
      <w:r w:rsidR="001F7F2C">
        <w:t>)</w:t>
      </w:r>
    </w:p>
    <w:p w14:paraId="47E3EDCE" w14:textId="082F160C" w:rsidR="005D46D7" w:rsidRPr="005D46D7" w:rsidRDefault="009F5A26" w:rsidP="005D46D7">
      <w:pPr>
        <w:pStyle w:val="ListParagraph"/>
        <w:numPr>
          <w:ilvl w:val="0"/>
          <w:numId w:val="5"/>
        </w:numPr>
        <w:overflowPunct/>
        <w:autoSpaceDE/>
        <w:autoSpaceDN/>
        <w:adjustRightInd/>
        <w:spacing w:after="0"/>
        <w:textAlignment w:val="auto"/>
        <w:rPr>
          <w:lang w:val="en-US"/>
        </w:rPr>
      </w:pPr>
      <w:r w:rsidRPr="009F5A26">
        <w:rPr>
          <w:lang w:val="en-US"/>
        </w:rPr>
        <w:t>R4-2218239</w:t>
      </w:r>
      <w:r w:rsidR="005D46D7" w:rsidRPr="004A4FE3">
        <w:rPr>
          <w:lang w:val="en-US"/>
        </w:rPr>
        <w:t>, “</w:t>
      </w:r>
      <w:r w:rsidR="00FB758D" w:rsidRPr="00FB758D">
        <w:rPr>
          <w:i/>
          <w:iCs/>
          <w:lang w:val="en-US"/>
        </w:rPr>
        <w:t>RF simulation results for non-transparent schemes</w:t>
      </w:r>
      <w:r w:rsidR="00FB758D">
        <w:rPr>
          <w:i/>
          <w:iCs/>
          <w:lang w:val="en-US"/>
        </w:rPr>
        <w:t xml:space="preserve">”, </w:t>
      </w:r>
      <w:r w:rsidR="005D46D7" w:rsidRPr="00D22158">
        <w:rPr>
          <w:lang w:val="en-US"/>
        </w:rPr>
        <w:t xml:space="preserve">Nokia, </w:t>
      </w:r>
      <w:r w:rsidR="005D46D7" w:rsidRPr="005C6436">
        <w:t xml:space="preserve">Nokia, </w:t>
      </w:r>
      <w:r w:rsidR="005D46D7" w:rsidRPr="00AD1A0A">
        <w:t>Nokia Shanghai Bell</w:t>
      </w:r>
    </w:p>
    <w:bookmarkEnd w:id="4"/>
    <w:bookmarkEnd w:id="5"/>
    <w:p w14:paraId="511D301D" w14:textId="77777777" w:rsidR="00A82356" w:rsidRPr="002E54E0" w:rsidRDefault="00A82356" w:rsidP="002E54E0">
      <w:pPr>
        <w:overflowPunct/>
        <w:autoSpaceDE/>
        <w:autoSpaceDN/>
        <w:adjustRightInd/>
        <w:spacing w:after="0"/>
        <w:textAlignment w:val="auto"/>
        <w:rPr>
          <w:lang w:val="en-US"/>
        </w:rPr>
      </w:pPr>
    </w:p>
    <w:sectPr w:rsidR="00A82356" w:rsidRPr="002E54E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8D040" w14:textId="77777777" w:rsidR="0070341F" w:rsidRDefault="0070341F">
      <w:pPr>
        <w:spacing w:after="0"/>
      </w:pPr>
      <w:r>
        <w:separator/>
      </w:r>
    </w:p>
  </w:endnote>
  <w:endnote w:type="continuationSeparator" w:id="0">
    <w:p w14:paraId="6F9DBF07" w14:textId="77777777" w:rsidR="0070341F" w:rsidRDefault="0070341F">
      <w:pPr>
        <w:spacing w:after="0"/>
      </w:pPr>
      <w:r>
        <w:continuationSeparator/>
      </w:r>
    </w:p>
  </w:endnote>
  <w:endnote w:type="continuationNotice" w:id="1">
    <w:p w14:paraId="1E6B49D4" w14:textId="77777777" w:rsidR="0070341F" w:rsidRDefault="00703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3118A" w14:textId="77777777" w:rsidR="0070341F" w:rsidRDefault="0070341F">
      <w:pPr>
        <w:spacing w:after="0"/>
      </w:pPr>
      <w:r>
        <w:separator/>
      </w:r>
    </w:p>
  </w:footnote>
  <w:footnote w:type="continuationSeparator" w:id="0">
    <w:p w14:paraId="1C5897B8" w14:textId="77777777" w:rsidR="0070341F" w:rsidRDefault="0070341F">
      <w:pPr>
        <w:spacing w:after="0"/>
      </w:pPr>
      <w:r>
        <w:continuationSeparator/>
      </w:r>
    </w:p>
  </w:footnote>
  <w:footnote w:type="continuationNotice" w:id="1">
    <w:p w14:paraId="4897B0E3" w14:textId="77777777" w:rsidR="0070341F" w:rsidRDefault="00703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9AF2DBC"/>
    <w:multiLevelType w:val="hybridMultilevel"/>
    <w:tmpl w:val="F3FA6322"/>
    <w:lvl w:ilvl="0" w:tplc="6AB2ADA4">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9516D25"/>
    <w:multiLevelType w:val="hybridMultilevel"/>
    <w:tmpl w:val="C2746AB2"/>
    <w:lvl w:ilvl="0" w:tplc="20000003">
      <w:start w:val="1"/>
      <w:numFmt w:val="bullet"/>
      <w:lvlText w:val="o"/>
      <w:lvlJc w:val="left"/>
      <w:pPr>
        <w:ind w:left="1380" w:hanging="360"/>
      </w:pPr>
      <w:rPr>
        <w:rFonts w:ascii="Courier New" w:hAnsi="Courier New" w:cs="Courier New" w:hint="default"/>
      </w:rPr>
    </w:lvl>
    <w:lvl w:ilvl="1" w:tplc="20000003" w:tentative="1">
      <w:start w:val="1"/>
      <w:numFmt w:val="bullet"/>
      <w:lvlText w:val="o"/>
      <w:lvlJc w:val="left"/>
      <w:pPr>
        <w:ind w:left="1740" w:hanging="360"/>
      </w:pPr>
      <w:rPr>
        <w:rFonts w:ascii="Courier New" w:hAnsi="Courier New" w:cs="Courier New" w:hint="default"/>
      </w:rPr>
    </w:lvl>
    <w:lvl w:ilvl="2" w:tplc="20000005" w:tentative="1">
      <w:start w:val="1"/>
      <w:numFmt w:val="bullet"/>
      <w:lvlText w:val=""/>
      <w:lvlJc w:val="left"/>
      <w:pPr>
        <w:ind w:left="2460" w:hanging="360"/>
      </w:pPr>
      <w:rPr>
        <w:rFonts w:ascii="Wingdings" w:hAnsi="Wingdings" w:hint="default"/>
      </w:rPr>
    </w:lvl>
    <w:lvl w:ilvl="3" w:tplc="20000001" w:tentative="1">
      <w:start w:val="1"/>
      <w:numFmt w:val="bullet"/>
      <w:lvlText w:val=""/>
      <w:lvlJc w:val="left"/>
      <w:pPr>
        <w:ind w:left="3180" w:hanging="360"/>
      </w:pPr>
      <w:rPr>
        <w:rFonts w:ascii="Symbol" w:hAnsi="Symbol" w:hint="default"/>
      </w:rPr>
    </w:lvl>
    <w:lvl w:ilvl="4" w:tplc="20000003" w:tentative="1">
      <w:start w:val="1"/>
      <w:numFmt w:val="bullet"/>
      <w:lvlText w:val="o"/>
      <w:lvlJc w:val="left"/>
      <w:pPr>
        <w:ind w:left="3900" w:hanging="360"/>
      </w:pPr>
      <w:rPr>
        <w:rFonts w:ascii="Courier New" w:hAnsi="Courier New" w:cs="Courier New" w:hint="default"/>
      </w:rPr>
    </w:lvl>
    <w:lvl w:ilvl="5" w:tplc="20000005" w:tentative="1">
      <w:start w:val="1"/>
      <w:numFmt w:val="bullet"/>
      <w:lvlText w:val=""/>
      <w:lvlJc w:val="left"/>
      <w:pPr>
        <w:ind w:left="4620" w:hanging="360"/>
      </w:pPr>
      <w:rPr>
        <w:rFonts w:ascii="Wingdings" w:hAnsi="Wingdings" w:hint="default"/>
      </w:rPr>
    </w:lvl>
    <w:lvl w:ilvl="6" w:tplc="20000001" w:tentative="1">
      <w:start w:val="1"/>
      <w:numFmt w:val="bullet"/>
      <w:lvlText w:val=""/>
      <w:lvlJc w:val="left"/>
      <w:pPr>
        <w:ind w:left="5340" w:hanging="360"/>
      </w:pPr>
      <w:rPr>
        <w:rFonts w:ascii="Symbol" w:hAnsi="Symbol" w:hint="default"/>
      </w:rPr>
    </w:lvl>
    <w:lvl w:ilvl="7" w:tplc="20000003" w:tentative="1">
      <w:start w:val="1"/>
      <w:numFmt w:val="bullet"/>
      <w:lvlText w:val="o"/>
      <w:lvlJc w:val="left"/>
      <w:pPr>
        <w:ind w:left="6060" w:hanging="360"/>
      </w:pPr>
      <w:rPr>
        <w:rFonts w:ascii="Courier New" w:hAnsi="Courier New" w:cs="Courier New" w:hint="default"/>
      </w:rPr>
    </w:lvl>
    <w:lvl w:ilvl="8" w:tplc="20000005" w:tentative="1">
      <w:start w:val="1"/>
      <w:numFmt w:val="bullet"/>
      <w:lvlText w:val=""/>
      <w:lvlJc w:val="left"/>
      <w:pPr>
        <w:ind w:left="6780" w:hanging="360"/>
      </w:pPr>
      <w:rPr>
        <w:rFonts w:ascii="Wingdings" w:hAnsi="Wingdings" w:hint="default"/>
      </w:rPr>
    </w:lvl>
  </w:abstractNum>
  <w:abstractNum w:abstractNumId="6" w15:restartNumberingAfterBreak="0">
    <w:nsid w:val="4C8F58A6"/>
    <w:multiLevelType w:val="hybridMultilevel"/>
    <w:tmpl w:val="56A2F0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93216F0"/>
    <w:multiLevelType w:val="multilevel"/>
    <w:tmpl w:val="59321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B2F5581"/>
    <w:multiLevelType w:val="multilevel"/>
    <w:tmpl w:val="5B2F5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6509508C"/>
    <w:multiLevelType w:val="multilevel"/>
    <w:tmpl w:val="6509508C"/>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num w:numId="1">
    <w:abstractNumId w:val="11"/>
  </w:num>
  <w:num w:numId="2">
    <w:abstractNumId w:val="7"/>
  </w:num>
  <w:num w:numId="3">
    <w:abstractNumId w:val="4"/>
  </w:num>
  <w:num w:numId="4">
    <w:abstractNumId w:val="1"/>
  </w:num>
  <w:num w:numId="5">
    <w:abstractNumId w:val="2"/>
  </w:num>
  <w:num w:numId="6">
    <w:abstractNumId w:val="0"/>
  </w:num>
  <w:num w:numId="7">
    <w:abstractNumId w:val="13"/>
  </w:num>
  <w:num w:numId="8">
    <w:abstractNumId w:val="9"/>
  </w:num>
  <w:num w:numId="9">
    <w:abstractNumId w:val="10"/>
  </w:num>
  <w:num w:numId="10">
    <w:abstractNumId w:val="8"/>
  </w:num>
  <w:num w:numId="11">
    <w:abstractNumId w:val="12"/>
  </w:num>
  <w:num w:numId="12">
    <w:abstractNumId w:val="6"/>
  </w:num>
  <w:num w:numId="13">
    <w:abstractNumId w:val="5"/>
  </w:num>
  <w:num w:numId="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233"/>
    <w:rsid w:val="00002765"/>
    <w:rsid w:val="00003D7B"/>
    <w:rsid w:val="00004DB0"/>
    <w:rsid w:val="00005945"/>
    <w:rsid w:val="00005F8B"/>
    <w:rsid w:val="00010EAA"/>
    <w:rsid w:val="00013BAC"/>
    <w:rsid w:val="00017F23"/>
    <w:rsid w:val="0002061C"/>
    <w:rsid w:val="000219D9"/>
    <w:rsid w:val="00027DF9"/>
    <w:rsid w:val="00031263"/>
    <w:rsid w:val="00035157"/>
    <w:rsid w:val="00036DFE"/>
    <w:rsid w:val="00040B81"/>
    <w:rsid w:val="00053100"/>
    <w:rsid w:val="0005311F"/>
    <w:rsid w:val="000565C3"/>
    <w:rsid w:val="00057E16"/>
    <w:rsid w:val="00060A25"/>
    <w:rsid w:val="00070C6D"/>
    <w:rsid w:val="00073B57"/>
    <w:rsid w:val="00083D4C"/>
    <w:rsid w:val="0008442D"/>
    <w:rsid w:val="000925F1"/>
    <w:rsid w:val="00095B80"/>
    <w:rsid w:val="00097E6A"/>
    <w:rsid w:val="000A3A69"/>
    <w:rsid w:val="000B13D6"/>
    <w:rsid w:val="000B2243"/>
    <w:rsid w:val="000B3028"/>
    <w:rsid w:val="000B480C"/>
    <w:rsid w:val="000B48D8"/>
    <w:rsid w:val="000B533F"/>
    <w:rsid w:val="000B6082"/>
    <w:rsid w:val="000C3FD3"/>
    <w:rsid w:val="000D004F"/>
    <w:rsid w:val="000D06F1"/>
    <w:rsid w:val="000D1EBB"/>
    <w:rsid w:val="000D64DA"/>
    <w:rsid w:val="000E10A4"/>
    <w:rsid w:val="000E5E41"/>
    <w:rsid w:val="000F6242"/>
    <w:rsid w:val="000F66A3"/>
    <w:rsid w:val="00103AE0"/>
    <w:rsid w:val="0010592D"/>
    <w:rsid w:val="00107882"/>
    <w:rsid w:val="0011018B"/>
    <w:rsid w:val="00116EDD"/>
    <w:rsid w:val="00121F97"/>
    <w:rsid w:val="001254D3"/>
    <w:rsid w:val="00125E41"/>
    <w:rsid w:val="00130FC6"/>
    <w:rsid w:val="00133EC0"/>
    <w:rsid w:val="00145DC9"/>
    <w:rsid w:val="00145F43"/>
    <w:rsid w:val="00154595"/>
    <w:rsid w:val="00155FC4"/>
    <w:rsid w:val="00156BEA"/>
    <w:rsid w:val="001653B8"/>
    <w:rsid w:val="0016606E"/>
    <w:rsid w:val="001666E1"/>
    <w:rsid w:val="00171904"/>
    <w:rsid w:val="001727C3"/>
    <w:rsid w:val="00172A82"/>
    <w:rsid w:val="00174052"/>
    <w:rsid w:val="00177D19"/>
    <w:rsid w:val="001844E4"/>
    <w:rsid w:val="00184661"/>
    <w:rsid w:val="00185A66"/>
    <w:rsid w:val="00190DD1"/>
    <w:rsid w:val="00191E56"/>
    <w:rsid w:val="001954C9"/>
    <w:rsid w:val="0019709D"/>
    <w:rsid w:val="001A411F"/>
    <w:rsid w:val="001C0474"/>
    <w:rsid w:val="001C305C"/>
    <w:rsid w:val="001C34F9"/>
    <w:rsid w:val="001C4085"/>
    <w:rsid w:val="001C7ED8"/>
    <w:rsid w:val="001D4BAA"/>
    <w:rsid w:val="001D749F"/>
    <w:rsid w:val="001D7F5C"/>
    <w:rsid w:val="001E4A46"/>
    <w:rsid w:val="001E7D8C"/>
    <w:rsid w:val="001F2458"/>
    <w:rsid w:val="001F7F2C"/>
    <w:rsid w:val="00201BDE"/>
    <w:rsid w:val="002106F6"/>
    <w:rsid w:val="002128EA"/>
    <w:rsid w:val="00215CCD"/>
    <w:rsid w:val="00221AFD"/>
    <w:rsid w:val="002256B7"/>
    <w:rsid w:val="0023354B"/>
    <w:rsid w:val="00233E99"/>
    <w:rsid w:val="0023422D"/>
    <w:rsid w:val="00234D57"/>
    <w:rsid w:val="00236C7C"/>
    <w:rsid w:val="00245706"/>
    <w:rsid w:val="002467A3"/>
    <w:rsid w:val="00247112"/>
    <w:rsid w:val="00250B4E"/>
    <w:rsid w:val="00254DB7"/>
    <w:rsid w:val="00263A67"/>
    <w:rsid w:val="00264A99"/>
    <w:rsid w:val="002742E4"/>
    <w:rsid w:val="00276DAC"/>
    <w:rsid w:val="00282820"/>
    <w:rsid w:val="00282C19"/>
    <w:rsid w:val="00283DE9"/>
    <w:rsid w:val="00286E68"/>
    <w:rsid w:val="00290FCD"/>
    <w:rsid w:val="00291B5D"/>
    <w:rsid w:val="00295124"/>
    <w:rsid w:val="002A2395"/>
    <w:rsid w:val="002B0ACF"/>
    <w:rsid w:val="002B19B5"/>
    <w:rsid w:val="002B2727"/>
    <w:rsid w:val="002B2EC7"/>
    <w:rsid w:val="002C7466"/>
    <w:rsid w:val="002D52FB"/>
    <w:rsid w:val="002D779D"/>
    <w:rsid w:val="002E54E0"/>
    <w:rsid w:val="002F1940"/>
    <w:rsid w:val="002F4A3C"/>
    <w:rsid w:val="00305F9A"/>
    <w:rsid w:val="0031302F"/>
    <w:rsid w:val="00322F82"/>
    <w:rsid w:val="003265F9"/>
    <w:rsid w:val="00330EDF"/>
    <w:rsid w:val="00335D84"/>
    <w:rsid w:val="00335F01"/>
    <w:rsid w:val="00336174"/>
    <w:rsid w:val="003434B7"/>
    <w:rsid w:val="00345878"/>
    <w:rsid w:val="00347B86"/>
    <w:rsid w:val="00357AD4"/>
    <w:rsid w:val="00367915"/>
    <w:rsid w:val="0037077B"/>
    <w:rsid w:val="00371E8B"/>
    <w:rsid w:val="00372158"/>
    <w:rsid w:val="00374FFA"/>
    <w:rsid w:val="0038241F"/>
    <w:rsid w:val="00383545"/>
    <w:rsid w:val="00387FC9"/>
    <w:rsid w:val="00391078"/>
    <w:rsid w:val="003A2969"/>
    <w:rsid w:val="003A491F"/>
    <w:rsid w:val="003A5CAA"/>
    <w:rsid w:val="003A6936"/>
    <w:rsid w:val="003A775C"/>
    <w:rsid w:val="003B43EA"/>
    <w:rsid w:val="003C3E76"/>
    <w:rsid w:val="003C5714"/>
    <w:rsid w:val="003E14FD"/>
    <w:rsid w:val="003E2FD8"/>
    <w:rsid w:val="003F2F02"/>
    <w:rsid w:val="003F547A"/>
    <w:rsid w:val="00401317"/>
    <w:rsid w:val="00404567"/>
    <w:rsid w:val="00404FCE"/>
    <w:rsid w:val="004135E9"/>
    <w:rsid w:val="004219B0"/>
    <w:rsid w:val="00433500"/>
    <w:rsid w:val="00433F71"/>
    <w:rsid w:val="00436D52"/>
    <w:rsid w:val="004406CE"/>
    <w:rsid w:val="00440D43"/>
    <w:rsid w:val="0044437A"/>
    <w:rsid w:val="00450849"/>
    <w:rsid w:val="004533FB"/>
    <w:rsid w:val="004535EC"/>
    <w:rsid w:val="00467DBB"/>
    <w:rsid w:val="00470A62"/>
    <w:rsid w:val="00473ED6"/>
    <w:rsid w:val="00475EF7"/>
    <w:rsid w:val="004774E1"/>
    <w:rsid w:val="00480E7A"/>
    <w:rsid w:val="00484805"/>
    <w:rsid w:val="004852C0"/>
    <w:rsid w:val="004866C4"/>
    <w:rsid w:val="00495012"/>
    <w:rsid w:val="00495623"/>
    <w:rsid w:val="00497501"/>
    <w:rsid w:val="004976F8"/>
    <w:rsid w:val="004A4FE3"/>
    <w:rsid w:val="004A6237"/>
    <w:rsid w:val="004E3939"/>
    <w:rsid w:val="004F031A"/>
    <w:rsid w:val="004F2017"/>
    <w:rsid w:val="00501D30"/>
    <w:rsid w:val="00506361"/>
    <w:rsid w:val="00507271"/>
    <w:rsid w:val="00516C8D"/>
    <w:rsid w:val="00516F11"/>
    <w:rsid w:val="00520C9F"/>
    <w:rsid w:val="00523840"/>
    <w:rsid w:val="00542C88"/>
    <w:rsid w:val="00546EEB"/>
    <w:rsid w:val="005577FD"/>
    <w:rsid w:val="00566601"/>
    <w:rsid w:val="005735B4"/>
    <w:rsid w:val="00581725"/>
    <w:rsid w:val="0058203B"/>
    <w:rsid w:val="005A04DB"/>
    <w:rsid w:val="005A230B"/>
    <w:rsid w:val="005A4253"/>
    <w:rsid w:val="005A7A5A"/>
    <w:rsid w:val="005A7B0C"/>
    <w:rsid w:val="005B22E2"/>
    <w:rsid w:val="005B2FBA"/>
    <w:rsid w:val="005B503C"/>
    <w:rsid w:val="005B5B24"/>
    <w:rsid w:val="005C1F2D"/>
    <w:rsid w:val="005C229E"/>
    <w:rsid w:val="005D46D7"/>
    <w:rsid w:val="005D6A57"/>
    <w:rsid w:val="005E04AB"/>
    <w:rsid w:val="005F097D"/>
    <w:rsid w:val="005F0BD3"/>
    <w:rsid w:val="005F0F9B"/>
    <w:rsid w:val="005F111C"/>
    <w:rsid w:val="005F2F24"/>
    <w:rsid w:val="005F3BD5"/>
    <w:rsid w:val="005F5F41"/>
    <w:rsid w:val="005F6CF5"/>
    <w:rsid w:val="006026CA"/>
    <w:rsid w:val="00603206"/>
    <w:rsid w:val="00606853"/>
    <w:rsid w:val="006115FB"/>
    <w:rsid w:val="00612396"/>
    <w:rsid w:val="0061420F"/>
    <w:rsid w:val="006162E0"/>
    <w:rsid w:val="00632963"/>
    <w:rsid w:val="006347AF"/>
    <w:rsid w:val="00642F8A"/>
    <w:rsid w:val="00643EE9"/>
    <w:rsid w:val="006545B1"/>
    <w:rsid w:val="006603D3"/>
    <w:rsid w:val="00687B49"/>
    <w:rsid w:val="00690824"/>
    <w:rsid w:val="00692082"/>
    <w:rsid w:val="00696EA8"/>
    <w:rsid w:val="006A15CE"/>
    <w:rsid w:val="006A1870"/>
    <w:rsid w:val="006A3265"/>
    <w:rsid w:val="006A53EB"/>
    <w:rsid w:val="006A54D5"/>
    <w:rsid w:val="006A7C98"/>
    <w:rsid w:val="006A7FD1"/>
    <w:rsid w:val="006B07B0"/>
    <w:rsid w:val="006B1FE5"/>
    <w:rsid w:val="006C15E8"/>
    <w:rsid w:val="006D1E61"/>
    <w:rsid w:val="006D3D88"/>
    <w:rsid w:val="006D7299"/>
    <w:rsid w:val="00701798"/>
    <w:rsid w:val="0070341F"/>
    <w:rsid w:val="007035A9"/>
    <w:rsid w:val="0070395E"/>
    <w:rsid w:val="007071B3"/>
    <w:rsid w:val="00707AB9"/>
    <w:rsid w:val="007120E6"/>
    <w:rsid w:val="00726F38"/>
    <w:rsid w:val="00731C15"/>
    <w:rsid w:val="00735ACD"/>
    <w:rsid w:val="0073630B"/>
    <w:rsid w:val="00736593"/>
    <w:rsid w:val="00740220"/>
    <w:rsid w:val="0074258F"/>
    <w:rsid w:val="00745330"/>
    <w:rsid w:val="00760D8D"/>
    <w:rsid w:val="00763CC3"/>
    <w:rsid w:val="00764E0B"/>
    <w:rsid w:val="00772612"/>
    <w:rsid w:val="00775EC5"/>
    <w:rsid w:val="00777BF0"/>
    <w:rsid w:val="00782A31"/>
    <w:rsid w:val="007850E1"/>
    <w:rsid w:val="00785330"/>
    <w:rsid w:val="007910A7"/>
    <w:rsid w:val="007932E7"/>
    <w:rsid w:val="007A0B05"/>
    <w:rsid w:val="007A296F"/>
    <w:rsid w:val="007A584C"/>
    <w:rsid w:val="007A7019"/>
    <w:rsid w:val="007B127F"/>
    <w:rsid w:val="007B19E8"/>
    <w:rsid w:val="007B2FB8"/>
    <w:rsid w:val="007C591F"/>
    <w:rsid w:val="007C5E3F"/>
    <w:rsid w:val="007C68E0"/>
    <w:rsid w:val="007D42FB"/>
    <w:rsid w:val="007E0EAC"/>
    <w:rsid w:val="007E4841"/>
    <w:rsid w:val="007F4F92"/>
    <w:rsid w:val="007F573B"/>
    <w:rsid w:val="007F5DD5"/>
    <w:rsid w:val="008035CF"/>
    <w:rsid w:val="00815452"/>
    <w:rsid w:val="00821D70"/>
    <w:rsid w:val="008270B9"/>
    <w:rsid w:val="0083385F"/>
    <w:rsid w:val="0084714D"/>
    <w:rsid w:val="008505B6"/>
    <w:rsid w:val="00857A48"/>
    <w:rsid w:val="0086071A"/>
    <w:rsid w:val="00860859"/>
    <w:rsid w:val="00861B45"/>
    <w:rsid w:val="00862A91"/>
    <w:rsid w:val="00874C95"/>
    <w:rsid w:val="008830CA"/>
    <w:rsid w:val="00886605"/>
    <w:rsid w:val="00892BC2"/>
    <w:rsid w:val="008A1851"/>
    <w:rsid w:val="008A549C"/>
    <w:rsid w:val="008C1B12"/>
    <w:rsid w:val="008C42E3"/>
    <w:rsid w:val="008C4F28"/>
    <w:rsid w:val="008C75A9"/>
    <w:rsid w:val="008D772F"/>
    <w:rsid w:val="008E1131"/>
    <w:rsid w:val="008E1F41"/>
    <w:rsid w:val="008E4A5E"/>
    <w:rsid w:val="008F4129"/>
    <w:rsid w:val="00904841"/>
    <w:rsid w:val="00905E0B"/>
    <w:rsid w:val="00906CE0"/>
    <w:rsid w:val="00913954"/>
    <w:rsid w:val="00914506"/>
    <w:rsid w:val="009145F6"/>
    <w:rsid w:val="0092163C"/>
    <w:rsid w:val="00927CFA"/>
    <w:rsid w:val="00932B77"/>
    <w:rsid w:val="009340A6"/>
    <w:rsid w:val="00941BEE"/>
    <w:rsid w:val="00941EF8"/>
    <w:rsid w:val="009425FA"/>
    <w:rsid w:val="00942D92"/>
    <w:rsid w:val="0094485D"/>
    <w:rsid w:val="0094672F"/>
    <w:rsid w:val="00951280"/>
    <w:rsid w:val="00952236"/>
    <w:rsid w:val="00955A0C"/>
    <w:rsid w:val="00957F6C"/>
    <w:rsid w:val="00972209"/>
    <w:rsid w:val="00974EE6"/>
    <w:rsid w:val="00975356"/>
    <w:rsid w:val="009818D2"/>
    <w:rsid w:val="00985058"/>
    <w:rsid w:val="0098557D"/>
    <w:rsid w:val="0098629F"/>
    <w:rsid w:val="009866BA"/>
    <w:rsid w:val="009900EC"/>
    <w:rsid w:val="00990F72"/>
    <w:rsid w:val="0099764C"/>
    <w:rsid w:val="009A08F7"/>
    <w:rsid w:val="009A3989"/>
    <w:rsid w:val="009B3202"/>
    <w:rsid w:val="009B5E08"/>
    <w:rsid w:val="009B751D"/>
    <w:rsid w:val="009D07A2"/>
    <w:rsid w:val="009D1A1C"/>
    <w:rsid w:val="009D3B2B"/>
    <w:rsid w:val="009D3E25"/>
    <w:rsid w:val="009D570F"/>
    <w:rsid w:val="009E0F27"/>
    <w:rsid w:val="009F047D"/>
    <w:rsid w:val="009F244A"/>
    <w:rsid w:val="009F5A26"/>
    <w:rsid w:val="009F645A"/>
    <w:rsid w:val="009F7DFC"/>
    <w:rsid w:val="00A07C15"/>
    <w:rsid w:val="00A138D6"/>
    <w:rsid w:val="00A162B4"/>
    <w:rsid w:val="00A1736C"/>
    <w:rsid w:val="00A241D8"/>
    <w:rsid w:val="00A25E39"/>
    <w:rsid w:val="00A35A7C"/>
    <w:rsid w:val="00A35BFF"/>
    <w:rsid w:val="00A43052"/>
    <w:rsid w:val="00A62135"/>
    <w:rsid w:val="00A6270E"/>
    <w:rsid w:val="00A63DE6"/>
    <w:rsid w:val="00A74347"/>
    <w:rsid w:val="00A74629"/>
    <w:rsid w:val="00A748CF"/>
    <w:rsid w:val="00A75B99"/>
    <w:rsid w:val="00A82356"/>
    <w:rsid w:val="00A8301E"/>
    <w:rsid w:val="00A85474"/>
    <w:rsid w:val="00A90866"/>
    <w:rsid w:val="00A91582"/>
    <w:rsid w:val="00A91D71"/>
    <w:rsid w:val="00A92B06"/>
    <w:rsid w:val="00A94FF0"/>
    <w:rsid w:val="00A95B0E"/>
    <w:rsid w:val="00A96131"/>
    <w:rsid w:val="00A96A7C"/>
    <w:rsid w:val="00AA1CA1"/>
    <w:rsid w:val="00AA3975"/>
    <w:rsid w:val="00AA7654"/>
    <w:rsid w:val="00AB1571"/>
    <w:rsid w:val="00AB3E00"/>
    <w:rsid w:val="00AB701C"/>
    <w:rsid w:val="00AB7D62"/>
    <w:rsid w:val="00AC064E"/>
    <w:rsid w:val="00AC1A2B"/>
    <w:rsid w:val="00AC67A6"/>
    <w:rsid w:val="00AC6A1D"/>
    <w:rsid w:val="00AD18A5"/>
    <w:rsid w:val="00AD1B06"/>
    <w:rsid w:val="00AD76AA"/>
    <w:rsid w:val="00AD79A1"/>
    <w:rsid w:val="00AE50AA"/>
    <w:rsid w:val="00AE7515"/>
    <w:rsid w:val="00AF3AA6"/>
    <w:rsid w:val="00B0470B"/>
    <w:rsid w:val="00B10334"/>
    <w:rsid w:val="00B224E5"/>
    <w:rsid w:val="00B227B3"/>
    <w:rsid w:val="00B24591"/>
    <w:rsid w:val="00B24BE0"/>
    <w:rsid w:val="00B302B4"/>
    <w:rsid w:val="00B354D8"/>
    <w:rsid w:val="00B47CAF"/>
    <w:rsid w:val="00B5137B"/>
    <w:rsid w:val="00B51583"/>
    <w:rsid w:val="00B529AB"/>
    <w:rsid w:val="00B56260"/>
    <w:rsid w:val="00B56B9A"/>
    <w:rsid w:val="00B66A7B"/>
    <w:rsid w:val="00B67ED1"/>
    <w:rsid w:val="00B70023"/>
    <w:rsid w:val="00B709A4"/>
    <w:rsid w:val="00B771B7"/>
    <w:rsid w:val="00B83FC7"/>
    <w:rsid w:val="00B87E60"/>
    <w:rsid w:val="00B966A1"/>
    <w:rsid w:val="00B97333"/>
    <w:rsid w:val="00B97703"/>
    <w:rsid w:val="00BB46DB"/>
    <w:rsid w:val="00BB67D5"/>
    <w:rsid w:val="00BC2467"/>
    <w:rsid w:val="00BD64D4"/>
    <w:rsid w:val="00BE2471"/>
    <w:rsid w:val="00BE462D"/>
    <w:rsid w:val="00BF3BA0"/>
    <w:rsid w:val="00BF67BD"/>
    <w:rsid w:val="00BF6E1E"/>
    <w:rsid w:val="00C24EFB"/>
    <w:rsid w:val="00C266F8"/>
    <w:rsid w:val="00C276C6"/>
    <w:rsid w:val="00C40F03"/>
    <w:rsid w:val="00C507A6"/>
    <w:rsid w:val="00C52E39"/>
    <w:rsid w:val="00C5579A"/>
    <w:rsid w:val="00C6698A"/>
    <w:rsid w:val="00C8742B"/>
    <w:rsid w:val="00CA26C6"/>
    <w:rsid w:val="00CA4B03"/>
    <w:rsid w:val="00CB111D"/>
    <w:rsid w:val="00CB42F4"/>
    <w:rsid w:val="00CB4EA1"/>
    <w:rsid w:val="00CB71C4"/>
    <w:rsid w:val="00CC07B6"/>
    <w:rsid w:val="00CC1620"/>
    <w:rsid w:val="00CC3032"/>
    <w:rsid w:val="00CC4C20"/>
    <w:rsid w:val="00CC573D"/>
    <w:rsid w:val="00CC72FD"/>
    <w:rsid w:val="00CD0013"/>
    <w:rsid w:val="00CD1FF0"/>
    <w:rsid w:val="00CD5A03"/>
    <w:rsid w:val="00CD682F"/>
    <w:rsid w:val="00CE13D4"/>
    <w:rsid w:val="00CE61EE"/>
    <w:rsid w:val="00CF11A8"/>
    <w:rsid w:val="00CF32DF"/>
    <w:rsid w:val="00CF3A34"/>
    <w:rsid w:val="00CF43E7"/>
    <w:rsid w:val="00CF6087"/>
    <w:rsid w:val="00D04BDD"/>
    <w:rsid w:val="00D105A4"/>
    <w:rsid w:val="00D23675"/>
    <w:rsid w:val="00D24071"/>
    <w:rsid w:val="00D27D6D"/>
    <w:rsid w:val="00D372FD"/>
    <w:rsid w:val="00D4385C"/>
    <w:rsid w:val="00D4475C"/>
    <w:rsid w:val="00D47DFA"/>
    <w:rsid w:val="00D51A89"/>
    <w:rsid w:val="00D53AB3"/>
    <w:rsid w:val="00D55F7A"/>
    <w:rsid w:val="00D56966"/>
    <w:rsid w:val="00D63819"/>
    <w:rsid w:val="00D7203D"/>
    <w:rsid w:val="00D73382"/>
    <w:rsid w:val="00D7609B"/>
    <w:rsid w:val="00D8323A"/>
    <w:rsid w:val="00D84947"/>
    <w:rsid w:val="00D8740A"/>
    <w:rsid w:val="00D8799D"/>
    <w:rsid w:val="00D90A12"/>
    <w:rsid w:val="00D91164"/>
    <w:rsid w:val="00D93B3C"/>
    <w:rsid w:val="00D956B0"/>
    <w:rsid w:val="00DA08B2"/>
    <w:rsid w:val="00DA5691"/>
    <w:rsid w:val="00DB1E50"/>
    <w:rsid w:val="00DB51B9"/>
    <w:rsid w:val="00DB526E"/>
    <w:rsid w:val="00DC1541"/>
    <w:rsid w:val="00DC76B9"/>
    <w:rsid w:val="00DC7ED3"/>
    <w:rsid w:val="00DC7EE4"/>
    <w:rsid w:val="00DD109E"/>
    <w:rsid w:val="00DD27C7"/>
    <w:rsid w:val="00DD623D"/>
    <w:rsid w:val="00DE1B56"/>
    <w:rsid w:val="00DE44C2"/>
    <w:rsid w:val="00DE71D3"/>
    <w:rsid w:val="00DF22A4"/>
    <w:rsid w:val="00DF2AB9"/>
    <w:rsid w:val="00DF2C1A"/>
    <w:rsid w:val="00DF68AB"/>
    <w:rsid w:val="00E00C21"/>
    <w:rsid w:val="00E06A12"/>
    <w:rsid w:val="00E117E5"/>
    <w:rsid w:val="00E12683"/>
    <w:rsid w:val="00E1433A"/>
    <w:rsid w:val="00E14D8C"/>
    <w:rsid w:val="00E326AA"/>
    <w:rsid w:val="00E46562"/>
    <w:rsid w:val="00E51CE9"/>
    <w:rsid w:val="00E531AE"/>
    <w:rsid w:val="00E53DFE"/>
    <w:rsid w:val="00E6001D"/>
    <w:rsid w:val="00E6425A"/>
    <w:rsid w:val="00E71D17"/>
    <w:rsid w:val="00E937A9"/>
    <w:rsid w:val="00EB1158"/>
    <w:rsid w:val="00EB3336"/>
    <w:rsid w:val="00EB4DC4"/>
    <w:rsid w:val="00EB7C03"/>
    <w:rsid w:val="00EC705B"/>
    <w:rsid w:val="00ED11A7"/>
    <w:rsid w:val="00ED2CA2"/>
    <w:rsid w:val="00EE15F7"/>
    <w:rsid w:val="00EE22FF"/>
    <w:rsid w:val="00EE2422"/>
    <w:rsid w:val="00EE2A47"/>
    <w:rsid w:val="00EE45DC"/>
    <w:rsid w:val="00EE6D0F"/>
    <w:rsid w:val="00EF5A7B"/>
    <w:rsid w:val="00F06099"/>
    <w:rsid w:val="00F10BAE"/>
    <w:rsid w:val="00F1115F"/>
    <w:rsid w:val="00F1192C"/>
    <w:rsid w:val="00F14ECC"/>
    <w:rsid w:val="00F1581B"/>
    <w:rsid w:val="00F1618F"/>
    <w:rsid w:val="00F17B25"/>
    <w:rsid w:val="00F25377"/>
    <w:rsid w:val="00F34024"/>
    <w:rsid w:val="00F35373"/>
    <w:rsid w:val="00F40395"/>
    <w:rsid w:val="00F41C10"/>
    <w:rsid w:val="00F41D5A"/>
    <w:rsid w:val="00F41F61"/>
    <w:rsid w:val="00F42B43"/>
    <w:rsid w:val="00F512A1"/>
    <w:rsid w:val="00F53259"/>
    <w:rsid w:val="00F54FBF"/>
    <w:rsid w:val="00F573EC"/>
    <w:rsid w:val="00F6297A"/>
    <w:rsid w:val="00F65B5F"/>
    <w:rsid w:val="00F66094"/>
    <w:rsid w:val="00F6700A"/>
    <w:rsid w:val="00F72ECA"/>
    <w:rsid w:val="00F74608"/>
    <w:rsid w:val="00F74C53"/>
    <w:rsid w:val="00F76416"/>
    <w:rsid w:val="00F801D1"/>
    <w:rsid w:val="00F91C0B"/>
    <w:rsid w:val="00F93BB7"/>
    <w:rsid w:val="00F94048"/>
    <w:rsid w:val="00F95D46"/>
    <w:rsid w:val="00F96B44"/>
    <w:rsid w:val="00F96CA5"/>
    <w:rsid w:val="00F96FAF"/>
    <w:rsid w:val="00FB758D"/>
    <w:rsid w:val="00FC09C6"/>
    <w:rsid w:val="00FC0A59"/>
    <w:rsid w:val="00FC402E"/>
    <w:rsid w:val="00FD55EE"/>
    <w:rsid w:val="00FE1EE1"/>
    <w:rsid w:val="00FE482F"/>
    <w:rsid w:val="00FF2203"/>
    <w:rsid w:val="00FF44E5"/>
    <w:rsid w:val="00FF4F06"/>
    <w:rsid w:val="00FF5A44"/>
    <w:rsid w:val="02910895"/>
    <w:rsid w:val="0423B80C"/>
    <w:rsid w:val="08F7292F"/>
    <w:rsid w:val="0A49FD77"/>
    <w:rsid w:val="0C6CB7ED"/>
    <w:rsid w:val="0C82A346"/>
    <w:rsid w:val="0CA1B5EE"/>
    <w:rsid w:val="0CEE55FA"/>
    <w:rsid w:val="0D003314"/>
    <w:rsid w:val="0FAF5B7A"/>
    <w:rsid w:val="10E912B7"/>
    <w:rsid w:val="112B31EF"/>
    <w:rsid w:val="1249089F"/>
    <w:rsid w:val="15832DB5"/>
    <w:rsid w:val="1841D1E3"/>
    <w:rsid w:val="18458B69"/>
    <w:rsid w:val="1A26EA31"/>
    <w:rsid w:val="1BEB324C"/>
    <w:rsid w:val="1C24704B"/>
    <w:rsid w:val="1EA180FF"/>
    <w:rsid w:val="1EBE8DE5"/>
    <w:rsid w:val="225EF0FF"/>
    <w:rsid w:val="25EE17B6"/>
    <w:rsid w:val="2776F58D"/>
    <w:rsid w:val="283A5430"/>
    <w:rsid w:val="28F3C93E"/>
    <w:rsid w:val="298BEB70"/>
    <w:rsid w:val="2B7BBD00"/>
    <w:rsid w:val="2C86B031"/>
    <w:rsid w:val="311D964D"/>
    <w:rsid w:val="3249EBB0"/>
    <w:rsid w:val="33A9A447"/>
    <w:rsid w:val="33CA4E83"/>
    <w:rsid w:val="355A8FEC"/>
    <w:rsid w:val="36B902E7"/>
    <w:rsid w:val="36C4C7C5"/>
    <w:rsid w:val="375E46B8"/>
    <w:rsid w:val="37B0D6E9"/>
    <w:rsid w:val="3C1F9E69"/>
    <w:rsid w:val="3CE7D8F2"/>
    <w:rsid w:val="3D101590"/>
    <w:rsid w:val="3D80CD4F"/>
    <w:rsid w:val="3E01A772"/>
    <w:rsid w:val="40590D73"/>
    <w:rsid w:val="40C0BCEA"/>
    <w:rsid w:val="42C92B4F"/>
    <w:rsid w:val="43A9D692"/>
    <w:rsid w:val="495E0440"/>
    <w:rsid w:val="4E2C77F4"/>
    <w:rsid w:val="4FFF13D3"/>
    <w:rsid w:val="503B51B0"/>
    <w:rsid w:val="592502F3"/>
    <w:rsid w:val="5953AA03"/>
    <w:rsid w:val="5C383B55"/>
    <w:rsid w:val="5DF1E1F6"/>
    <w:rsid w:val="6082E104"/>
    <w:rsid w:val="663261F0"/>
    <w:rsid w:val="673AD910"/>
    <w:rsid w:val="67C7DC0E"/>
    <w:rsid w:val="67E9BB3F"/>
    <w:rsid w:val="69185E3E"/>
    <w:rsid w:val="6D131C15"/>
    <w:rsid w:val="6F17A1DD"/>
    <w:rsid w:val="71B5D609"/>
    <w:rsid w:val="728BA9F8"/>
    <w:rsid w:val="74B5A1AF"/>
    <w:rsid w:val="7502A11F"/>
    <w:rsid w:val="76913968"/>
    <w:rsid w:val="76EA0629"/>
    <w:rsid w:val="77485814"/>
    <w:rsid w:val="798910B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A1C42"/>
  <w15:chartTrackingRefBased/>
  <w15:docId w15:val="{A707B4BA-E2EB-40C0-A989-07D0DCE20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81B"/>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semiHidden/>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21" Type="http://schemas.openxmlformats.org/officeDocument/2006/relationships/image" Target="media/image9.png"/><Relationship Id="rId34" Type="http://schemas.openxmlformats.org/officeDocument/2006/relationships/image" Target="media/image2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hyperlink" Target="https://www.3gpp.org/ftp/tsg_ran/WG1_RL1/TSGR1_110b-e/Inbox/R1-2210326.zip" TargetMode="Externa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emf"/><Relationship Id="rId35" Type="http://schemas.openxmlformats.org/officeDocument/2006/relationships/hyperlink" Target="https://www.3gpp.org/ftp/tsg_ran/WG4_Radio/TSGR4_104bis-e/Inbox/R4-2217745.zip" TargetMode="Externa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5AIRPNAIUNRU-1328258698-18359</_dlc_DocId>
    <_dlc_DocIdUrl xmlns="71c5aaf6-e6ce-465b-b873-5148d2a4c105">
      <Url>https://nokia.sharepoint.com/sites/c5g/5gradio/_layouts/15/DocIdRedir.aspx?ID=5AIRPNAIUNRU-1328258698-18359</Url>
      <Description>5AIRPNAIUNRU-1328258698-18359</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9798C4-6574-4F92-B4C0-BDB99D78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customXml/itemProps3.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4.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5.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6.xml><?xml version="1.0" encoding="utf-8"?>
<ds:datastoreItem xmlns:ds="http://schemas.openxmlformats.org/officeDocument/2006/customXml" ds:itemID="{F2B9A751-9B6B-4615-929C-24E91304E62C}">
  <ds:schemaRefs>
    <ds:schemaRef ds:uri="0b6aed8e-0313-4d17-80ff-d0e5da4931c5"/>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3b34c8f0-1ef5-4d1e-bb66-517ce7fe7356"/>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1337</Words>
  <Characters>7024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Tiirola, Esa (Nokia - FI/Oulu)</cp:lastModifiedBy>
  <cp:revision>5</cp:revision>
  <cp:lastPrinted>2002-04-24T13:10:00Z</cp:lastPrinted>
  <dcterms:created xsi:type="dcterms:W3CDTF">2022-11-07T08:22:00Z</dcterms:created>
  <dcterms:modified xsi:type="dcterms:W3CDTF">2022-11-07T08:27:00Z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04be0203-b585-4667-9ee7-92c75815c9ef</vt:lpwstr>
  </property>
  <property fmtid="{D5CDD505-2E9C-101B-9397-08002B2CF9AE}" pid="4" name="MediaServiceImageTags">
    <vt:lpwstr/>
  </property>
</Properties>
</file>